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45812F" w14:textId="77777777" w:rsidR="00CB739D" w:rsidRDefault="00CB739D" w:rsidP="00A46280">
      <w:pPr>
        <w:spacing w:before="0" w:after="0" w:line="276" w:lineRule="auto"/>
        <w:rPr>
          <w:rFonts w:ascii="Museo Sans 300" w:hAnsi="Museo Sans 300" w:cs="Arial"/>
          <w:b/>
          <w:sz w:val="28"/>
        </w:rPr>
      </w:pPr>
    </w:p>
    <w:p w14:paraId="652E17D8" w14:textId="332FEF62" w:rsidR="00C0748E" w:rsidRPr="00310A62" w:rsidRDefault="00C0748E" w:rsidP="00521403">
      <w:pPr>
        <w:spacing w:before="0" w:after="0" w:line="276" w:lineRule="auto"/>
        <w:jc w:val="center"/>
        <w:rPr>
          <w:rFonts w:ascii="Museo Sans 300" w:hAnsi="Museo Sans 300" w:cs="Arial"/>
          <w:b/>
          <w:sz w:val="28"/>
        </w:rPr>
      </w:pPr>
      <w:r w:rsidRPr="00310A62">
        <w:rPr>
          <w:rFonts w:ascii="Museo Sans 300" w:hAnsi="Museo Sans 300" w:cs="Arial"/>
          <w:b/>
          <w:sz w:val="28"/>
        </w:rPr>
        <w:t>ESTUDIO TÉCNIC</w:t>
      </w:r>
      <w:r>
        <w:rPr>
          <w:rFonts w:ascii="Museo Sans 300" w:hAnsi="Museo Sans 300" w:cs="Arial"/>
          <w:b/>
          <w:sz w:val="28"/>
        </w:rPr>
        <w:t>O</w:t>
      </w:r>
      <w:r w:rsidR="00182404">
        <w:rPr>
          <w:rFonts w:ascii="Museo Sans 300" w:hAnsi="Museo Sans 300" w:cs="Arial"/>
          <w:b/>
          <w:sz w:val="28"/>
        </w:rPr>
        <w:t xml:space="preserve">    Numero _____</w:t>
      </w:r>
      <w:r w:rsidR="001D51BC">
        <w:rPr>
          <w:rFonts w:ascii="Museo Sans 300" w:hAnsi="Museo Sans 300" w:cs="Arial"/>
          <w:b/>
          <w:sz w:val="28"/>
        </w:rPr>
        <w:t>_ Fecha</w:t>
      </w:r>
      <w:r w:rsidR="00182404">
        <w:rPr>
          <w:rFonts w:ascii="Museo Sans 300" w:hAnsi="Museo Sans 300" w:cs="Arial"/>
          <w:b/>
          <w:sz w:val="28"/>
        </w:rPr>
        <w:t>________________</w:t>
      </w:r>
    </w:p>
    <w:p w14:paraId="345597E1" w14:textId="77777777" w:rsidR="00C0748E" w:rsidRPr="00310A62" w:rsidRDefault="00C0748E" w:rsidP="00C0748E">
      <w:pPr>
        <w:spacing w:before="0" w:after="0" w:line="276" w:lineRule="auto"/>
        <w:jc w:val="center"/>
        <w:rPr>
          <w:rFonts w:ascii="Museo Sans 300" w:hAnsi="Museo Sans 300" w:cs="Arial"/>
          <w:b/>
          <w:sz w:val="24"/>
        </w:rPr>
      </w:pPr>
    </w:p>
    <w:p w14:paraId="24CB364B" w14:textId="6FA6D12F" w:rsidR="005E7AB1" w:rsidRDefault="005E7AB1" w:rsidP="00C0748E">
      <w:pPr>
        <w:pStyle w:val="Ttulo1"/>
        <w:rPr>
          <w:rFonts w:ascii="Museo Sans 300" w:hAnsi="Museo Sans 300"/>
          <w:lang w:val="es-MX"/>
        </w:rPr>
      </w:pPr>
      <w:r w:rsidRPr="005E7AB1">
        <w:rPr>
          <w:rFonts w:ascii="Museo Sans 300" w:hAnsi="Museo Sans 300"/>
          <w:lang w:val="es-MX"/>
        </w:rPr>
        <w:t>Objetivo del presente estudio</w:t>
      </w:r>
      <w:r w:rsidR="00FB2208">
        <w:rPr>
          <w:rFonts w:ascii="Museo Sans 300" w:hAnsi="Museo Sans 300"/>
          <w:lang w:val="es-MX"/>
        </w:rPr>
        <w:t>:</w:t>
      </w:r>
    </w:p>
    <w:tbl>
      <w:tblPr>
        <w:tblW w:w="10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185184" w:rsidRPr="00310A62" w14:paraId="51861F15" w14:textId="77777777" w:rsidTr="00753CBC">
        <w:trPr>
          <w:trHeight w:val="300"/>
          <w:jc w:val="center"/>
        </w:trPr>
        <w:tc>
          <w:tcPr>
            <w:tcW w:w="10490" w:type="dxa"/>
            <w:shd w:val="clear" w:color="auto" w:fill="E43420"/>
            <w:vAlign w:val="center"/>
          </w:tcPr>
          <w:p w14:paraId="4F32236E" w14:textId="51708361" w:rsidR="00185184" w:rsidRPr="00310A62" w:rsidRDefault="00185184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sz w:val="18"/>
                <w:szCs w:val="16"/>
              </w:rPr>
            </w:pPr>
            <w:r w:rsidRPr="00093302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OBJETIVO DEL PRESENTE ESTUDIO TÉCNICO</w:t>
            </w:r>
          </w:p>
        </w:tc>
      </w:tr>
      <w:tr w:rsidR="00185184" w:rsidRPr="00310A62" w14:paraId="757F1513" w14:textId="77777777" w:rsidTr="004F472D">
        <w:trPr>
          <w:trHeight w:val="664"/>
          <w:jc w:val="center"/>
        </w:trPr>
        <w:tc>
          <w:tcPr>
            <w:tcW w:w="10490" w:type="dxa"/>
            <w:vAlign w:val="center"/>
          </w:tcPr>
          <w:p w14:paraId="13870A06" w14:textId="77777777" w:rsidR="001D51BC" w:rsidRPr="00573E9B" w:rsidRDefault="001D51BC" w:rsidP="001D51BC">
            <w:pPr>
              <w:pStyle w:val="Prrafodelista"/>
              <w:numPr>
                <w:ilvl w:val="0"/>
                <w:numId w:val="21"/>
              </w:numPr>
              <w:spacing w:before="0" w:after="0" w:line="276" w:lineRule="auto"/>
              <w:rPr>
                <w:rFonts w:ascii="Museo Sans 300" w:eastAsia="Calibri Light" w:hAnsi="Museo Sans 300" w:cs="Calibri Light"/>
                <w:b/>
                <w:bCs/>
                <w:sz w:val="20"/>
              </w:rPr>
            </w:pPr>
            <w:r w:rsidRPr="00573E9B">
              <w:rPr>
                <w:rFonts w:ascii="Museo Sans 300" w:eastAsia="Calibri Light" w:hAnsi="Museo Sans 300" w:cs="Calibri Light"/>
                <w:b/>
                <w:bCs/>
                <w:sz w:val="20"/>
              </w:rPr>
              <w:t>Determinar la Naturaleza del predio objeto de estudio:</w:t>
            </w:r>
          </w:p>
          <w:p w14:paraId="3E983A3B" w14:textId="67C11060" w:rsidR="001D51BC" w:rsidRPr="00573E9B" w:rsidRDefault="001D51BC" w:rsidP="001D51BC">
            <w:pPr>
              <w:spacing w:before="0" w:after="0" w:line="276" w:lineRule="auto"/>
              <w:rPr>
                <w:rFonts w:ascii="Museo Sans 300" w:hAnsi="Museo Sans 300"/>
                <w:sz w:val="20"/>
              </w:rPr>
            </w:pPr>
            <w:r w:rsidRPr="00573E9B">
              <w:rPr>
                <w:rFonts w:ascii="Museo Sans 300" w:eastAsia="Calibri Light" w:hAnsi="Museo Sans 300" w:cs="Calibri Light"/>
                <w:sz w:val="20"/>
              </w:rPr>
              <w:t>Definir la naturaleza del predio donde se encuentra el establecimiento educativo</w:t>
            </w:r>
            <w:r>
              <w:rPr>
                <w:rFonts w:ascii="Museo Sans 300" w:eastAsia="Calibri Light" w:hAnsi="Museo Sans 300" w:cs="Calibri Light"/>
                <w:sz w:val="20"/>
              </w:rPr>
              <w:t xml:space="preserve"> </w:t>
            </w:r>
            <w:r w:rsidRPr="00573E9B">
              <w:rPr>
                <w:rFonts w:ascii="Museo Sans 300" w:eastAsia="Calibri Light" w:hAnsi="Museo Sans 300" w:cs="Calibri Light"/>
                <w:sz w:val="20"/>
              </w:rPr>
              <w:t>“</w:t>
            </w:r>
            <w:r w:rsidRPr="00686942">
              <w:rPr>
                <w:rFonts w:ascii="Museo Sans 300" w:eastAsia="Calibri Light" w:hAnsi="Museo Sans 300" w:cs="Calibri Light"/>
                <w:sz w:val="20"/>
              </w:rPr>
              <w:t xml:space="preserve">Sede </w:t>
            </w:r>
            <w:r>
              <w:rPr>
                <w:rFonts w:ascii="Museo Sans 300" w:eastAsia="Calibri Light" w:hAnsi="Museo Sans 300" w:cs="Calibri Light"/>
                <w:sz w:val="20"/>
              </w:rPr>
              <w:t>B</w:t>
            </w:r>
            <w:r w:rsidRPr="00686942">
              <w:rPr>
                <w:rFonts w:ascii="Museo Sans 300" w:eastAsia="Calibri Light" w:hAnsi="Museo Sans 300" w:cs="Calibri Light"/>
                <w:sz w:val="20"/>
              </w:rPr>
              <w:t xml:space="preserve"> </w:t>
            </w:r>
            <w:r>
              <w:rPr>
                <w:rFonts w:ascii="Museo Sans 300" w:eastAsia="Calibri Light" w:hAnsi="Museo Sans 300" w:cs="Calibri Light"/>
                <w:sz w:val="20"/>
              </w:rPr>
              <w:t>–</w:t>
            </w:r>
            <w:r w:rsidRPr="00686942">
              <w:rPr>
                <w:rFonts w:ascii="Museo Sans 300" w:eastAsia="Calibri Light" w:hAnsi="Museo Sans 300" w:cs="Calibri Light"/>
                <w:sz w:val="20"/>
              </w:rPr>
              <w:t xml:space="preserve"> </w:t>
            </w:r>
            <w:r>
              <w:rPr>
                <w:rFonts w:ascii="Museo Sans 300" w:eastAsia="Calibri Light" w:hAnsi="Museo Sans 300" w:cs="Calibri Light"/>
                <w:sz w:val="20"/>
              </w:rPr>
              <w:t>Minuto de María</w:t>
            </w:r>
            <w:r w:rsidRPr="00042BA8">
              <w:rPr>
                <w:rFonts w:ascii="Museo Sans 300" w:eastAsia="Calibri Light" w:hAnsi="Museo Sans 300" w:cs="Calibri Light"/>
                <w:sz w:val="20"/>
              </w:rPr>
              <w:t>”</w:t>
            </w:r>
            <w:r w:rsidRPr="00573E9B">
              <w:rPr>
                <w:rFonts w:ascii="Museo Sans 300" w:eastAsia="Calibri Light" w:hAnsi="Museo Sans 300" w:cs="Calibri Light"/>
                <w:sz w:val="20"/>
              </w:rPr>
              <w:t>, identificado con el código de plantas físicas CPF-</w:t>
            </w:r>
            <w:r>
              <w:rPr>
                <w:rFonts w:ascii="Museo Sans 300" w:eastAsia="Calibri Light" w:hAnsi="Museo Sans 300" w:cs="Calibri Light"/>
                <w:sz w:val="20"/>
              </w:rPr>
              <w:t>1931-4 ubicado en la Calle 80 C No 17 A 80 sur</w:t>
            </w:r>
            <w:r w:rsidRPr="00573E9B">
              <w:rPr>
                <w:rFonts w:ascii="Museo Sans 300" w:eastAsia="Calibri Light" w:hAnsi="Museo Sans 300" w:cs="Calibri Light"/>
                <w:sz w:val="20"/>
              </w:rPr>
              <w:t xml:space="preserve">, con el fin de establecer si es un bien baldío, privado o público. Para el caso de público (fiscal o cesión). </w:t>
            </w:r>
          </w:p>
          <w:p w14:paraId="70FED028" w14:textId="77777777" w:rsidR="001D51BC" w:rsidRPr="00573E9B" w:rsidRDefault="001D51BC" w:rsidP="001D51BC">
            <w:pPr>
              <w:spacing w:before="0" w:after="0" w:line="276" w:lineRule="auto"/>
              <w:rPr>
                <w:rFonts w:ascii="Museo Sans 300" w:eastAsia="Calibri Light" w:hAnsi="Museo Sans 300" w:cs="Calibri Light"/>
                <w:sz w:val="20"/>
              </w:rPr>
            </w:pPr>
          </w:p>
          <w:p w14:paraId="7A848FDB" w14:textId="77777777" w:rsidR="001D51BC" w:rsidRPr="00573E9B" w:rsidRDefault="001D51BC" w:rsidP="001D51BC">
            <w:pPr>
              <w:pStyle w:val="Prrafodelista"/>
              <w:numPr>
                <w:ilvl w:val="0"/>
                <w:numId w:val="21"/>
              </w:numPr>
              <w:spacing w:before="0" w:after="0" w:line="276" w:lineRule="auto"/>
              <w:rPr>
                <w:rFonts w:ascii="Museo Sans 300" w:eastAsia="Calibri Light" w:hAnsi="Museo Sans 300" w:cs="Calibri Light"/>
                <w:b/>
                <w:bCs/>
                <w:sz w:val="20"/>
              </w:rPr>
            </w:pPr>
            <w:r w:rsidRPr="00573E9B">
              <w:rPr>
                <w:rFonts w:ascii="Museo Sans 300" w:eastAsia="Calibri Light" w:hAnsi="Museo Sans 300" w:cs="Calibri Light"/>
                <w:b/>
                <w:bCs/>
                <w:sz w:val="20"/>
              </w:rPr>
              <w:t>Identificación de Folio de Matrícula Inmobiliaria del predio, si hace parte de uno de mayor extensión y título de adquisición:</w:t>
            </w:r>
          </w:p>
          <w:p w14:paraId="4A8FB22E" w14:textId="77777777" w:rsidR="001D51BC" w:rsidRPr="00573E9B" w:rsidRDefault="001D51BC" w:rsidP="001D51BC">
            <w:pPr>
              <w:spacing w:before="0" w:after="0" w:line="276" w:lineRule="auto"/>
              <w:rPr>
                <w:rFonts w:ascii="Museo Sans 300" w:eastAsia="Calibri Light" w:hAnsi="Museo Sans 300" w:cs="Calibri Light"/>
                <w:sz w:val="20"/>
              </w:rPr>
            </w:pPr>
            <w:r w:rsidRPr="00573E9B">
              <w:rPr>
                <w:rFonts w:ascii="Museo Sans 300" w:eastAsia="Calibri Light" w:hAnsi="Museo Sans 300" w:cs="Calibri Light"/>
                <w:sz w:val="20"/>
              </w:rPr>
              <w:t>En caso de determinarse que es un bien privado o público identificar el folio de matrícula correspondiente, su título de adquisición o la ausencia de estos para el caso de baldío.</w:t>
            </w:r>
          </w:p>
          <w:p w14:paraId="05B35EAA" w14:textId="77777777" w:rsidR="001D51BC" w:rsidRPr="00573E9B" w:rsidRDefault="001D51BC" w:rsidP="001D51BC">
            <w:pPr>
              <w:spacing w:before="0" w:after="0" w:line="276" w:lineRule="auto"/>
              <w:rPr>
                <w:rFonts w:ascii="Museo Sans 300" w:eastAsia="Calibri Light" w:hAnsi="Museo Sans 300" w:cs="Calibri Light"/>
                <w:sz w:val="20"/>
              </w:rPr>
            </w:pPr>
          </w:p>
          <w:p w14:paraId="4D434BF7" w14:textId="77777777" w:rsidR="001D51BC" w:rsidRPr="00573E9B" w:rsidRDefault="001D51BC" w:rsidP="001D51BC">
            <w:pPr>
              <w:pStyle w:val="Prrafodelista"/>
              <w:numPr>
                <w:ilvl w:val="0"/>
                <w:numId w:val="21"/>
              </w:numPr>
              <w:spacing w:before="0" w:after="0" w:line="276" w:lineRule="auto"/>
              <w:rPr>
                <w:rFonts w:ascii="Museo Sans 300" w:eastAsia="Calibri Light" w:hAnsi="Museo Sans 300" w:cs="Calibri Light"/>
                <w:b/>
                <w:bCs/>
                <w:sz w:val="20"/>
              </w:rPr>
            </w:pPr>
            <w:r w:rsidRPr="00573E9B">
              <w:rPr>
                <w:rFonts w:ascii="Museo Sans 300" w:eastAsia="Calibri Light" w:hAnsi="Museo Sans 300" w:cs="Calibri Light"/>
                <w:b/>
                <w:bCs/>
                <w:sz w:val="20"/>
              </w:rPr>
              <w:t>En caso de determinarse que hace parte de un predio de mayor extensión:</w:t>
            </w:r>
          </w:p>
          <w:p w14:paraId="29C62304" w14:textId="77777777" w:rsidR="001D51BC" w:rsidRDefault="001D51BC" w:rsidP="001D51BC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 w:rsidRPr="00573E9B">
              <w:rPr>
                <w:rFonts w:ascii="Museo Sans 300" w:eastAsia="Calibri Light" w:hAnsi="Museo Sans 300" w:cs="Calibri Light"/>
                <w:sz w:val="20"/>
              </w:rPr>
              <w:t xml:space="preserve">En caso de que el predio donde se encuentra ubicado el establecimiento educativo </w:t>
            </w:r>
            <w:r>
              <w:rPr>
                <w:rFonts w:ascii="Museo Sans 300" w:eastAsia="Calibri Light" w:hAnsi="Museo Sans 300" w:cs="Calibri Light"/>
                <w:sz w:val="20"/>
              </w:rPr>
              <w:t>“</w:t>
            </w:r>
            <w:r w:rsidRPr="00686942">
              <w:rPr>
                <w:rFonts w:ascii="Museo Sans 300" w:eastAsia="Calibri Light" w:hAnsi="Museo Sans 300" w:cs="Calibri Light"/>
                <w:sz w:val="20"/>
              </w:rPr>
              <w:t>Sede A - Antonio José Uribe</w:t>
            </w:r>
            <w:r w:rsidRPr="00042BA8">
              <w:rPr>
                <w:rFonts w:ascii="Museo Sans 300" w:eastAsia="Calibri Light" w:hAnsi="Museo Sans 300" w:cs="Calibri Light"/>
                <w:sz w:val="20"/>
              </w:rPr>
              <w:t>”</w:t>
            </w:r>
            <w:r w:rsidRPr="00573E9B">
              <w:rPr>
                <w:rFonts w:ascii="Museo Sans 300" w:eastAsia="Calibri Light" w:hAnsi="Museo Sans 300" w:cs="Calibri Light"/>
                <w:sz w:val="20"/>
              </w:rPr>
              <w:t>, haga parte de uno de mayor extensión, verificar la existencia de área remanente de la cual pueda ser segregado el predio objeto de estudio.</w:t>
            </w:r>
          </w:p>
          <w:p w14:paraId="21634697" w14:textId="77777777" w:rsidR="00185184" w:rsidRDefault="0018518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7897E026" w14:textId="77777777" w:rsidR="00185184" w:rsidRPr="00310A62" w:rsidRDefault="0018518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</w:tr>
    </w:tbl>
    <w:p w14:paraId="2BB5F410" w14:textId="77777777" w:rsidR="00FB2208" w:rsidRPr="00FB2208" w:rsidRDefault="00FB2208" w:rsidP="00FB2208">
      <w:pPr>
        <w:rPr>
          <w:lang w:val="es-MX"/>
        </w:rPr>
      </w:pPr>
    </w:p>
    <w:p w14:paraId="52B0677B" w14:textId="43D4D8CF" w:rsidR="00C0748E" w:rsidRPr="009C11BC" w:rsidRDefault="00C0748E" w:rsidP="009C11BC">
      <w:pPr>
        <w:pStyle w:val="Ttulo1"/>
        <w:rPr>
          <w:rFonts w:ascii="Museo Sans 300" w:hAnsi="Museo Sans 300"/>
          <w:sz w:val="16"/>
          <w:szCs w:val="16"/>
          <w:lang w:val="es-MX"/>
        </w:rPr>
      </w:pPr>
      <w:r>
        <w:rPr>
          <w:rFonts w:ascii="Museo Sans 300" w:hAnsi="Museo Sans 300"/>
          <w:lang w:val="es-MX"/>
        </w:rPr>
        <w:t>Identificación del Urbanismo y/o Desarrollo</w:t>
      </w:r>
      <w:r w:rsidR="00185184">
        <w:rPr>
          <w:rFonts w:ascii="Museo Sans 300" w:hAnsi="Museo Sans 300"/>
          <w:lang w:val="es-MX"/>
        </w:rPr>
        <w:t xml:space="preserve"> </w:t>
      </w:r>
      <w:r w:rsidR="00194D80">
        <w:rPr>
          <w:rFonts w:ascii="Museo Sans 300" w:hAnsi="Museo Sans 300"/>
          <w:lang w:val="es-MX"/>
        </w:rPr>
        <w:t>y/o</w:t>
      </w:r>
      <w:r>
        <w:rPr>
          <w:rFonts w:ascii="Museo Sans 300" w:hAnsi="Museo Sans 300"/>
          <w:lang w:val="es-MX"/>
        </w:rPr>
        <w:t xml:space="preserve"> predio público </w:t>
      </w:r>
      <w:r w:rsidR="00DF5195">
        <w:rPr>
          <w:rFonts w:ascii="Museo Sans 300" w:hAnsi="Museo Sans 300"/>
          <w:lang w:val="es-MX"/>
        </w:rPr>
        <w:t>y/</w:t>
      </w:r>
      <w:r>
        <w:rPr>
          <w:rFonts w:ascii="Museo Sans 300" w:hAnsi="Museo Sans 300"/>
          <w:lang w:val="es-MX"/>
        </w:rPr>
        <w:t>o fiscal</w:t>
      </w:r>
      <w:r w:rsidRPr="009C11BC">
        <w:rPr>
          <w:rFonts w:ascii="Museo Sans 300" w:hAnsi="Museo Sans 300"/>
          <w:lang w:val="es-MX"/>
        </w:rPr>
        <w:t>:</w:t>
      </w:r>
    </w:p>
    <w:tbl>
      <w:tblPr>
        <w:tblW w:w="104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835"/>
        <w:gridCol w:w="1984"/>
        <w:gridCol w:w="3119"/>
      </w:tblGrid>
      <w:tr w:rsidR="00C0748E" w:rsidRPr="00310A62" w14:paraId="1E3AF084" w14:textId="77777777" w:rsidTr="00753CBC">
        <w:trPr>
          <w:jc w:val="center"/>
        </w:trPr>
        <w:tc>
          <w:tcPr>
            <w:tcW w:w="10485" w:type="dxa"/>
            <w:gridSpan w:val="4"/>
            <w:shd w:val="clear" w:color="auto" w:fill="E43420"/>
            <w:vAlign w:val="center"/>
          </w:tcPr>
          <w:p w14:paraId="547EC43B" w14:textId="7DE47C17" w:rsidR="00C0748E" w:rsidRPr="00823C84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sz w:val="18"/>
                <w:szCs w:val="18"/>
              </w:rPr>
            </w:pPr>
            <w:r w:rsidRPr="00823C84"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t xml:space="preserve">IDENTIFICACIÓN DEL PREDIO PÚBLICO O FISCAL </w:t>
            </w:r>
          </w:p>
        </w:tc>
      </w:tr>
      <w:tr w:rsidR="00C0748E" w:rsidRPr="00310A62" w14:paraId="7D62E33F" w14:textId="77777777" w:rsidTr="004A1984">
        <w:trPr>
          <w:trHeight w:val="353"/>
          <w:jc w:val="center"/>
        </w:trPr>
        <w:tc>
          <w:tcPr>
            <w:tcW w:w="2547" w:type="dxa"/>
            <w:vAlign w:val="center"/>
          </w:tcPr>
          <w:p w14:paraId="5629ACB4" w14:textId="27559BF3" w:rsidR="00C0748E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NOMBRE URBANIZACIÓN</w:t>
            </w:r>
            <w:r w:rsidR="005E7AB1">
              <w:rPr>
                <w:rFonts w:ascii="Museo Sans 300" w:hAnsi="Museo Sans 300" w:cs="Arial"/>
                <w:b/>
                <w:sz w:val="16"/>
                <w:szCs w:val="16"/>
              </w:rPr>
              <w:t xml:space="preserve"> Y</w:t>
            </w:r>
            <w:r>
              <w:rPr>
                <w:rFonts w:ascii="Museo Sans 300" w:hAnsi="Museo Sans 300" w:cs="Arial"/>
                <w:b/>
                <w:sz w:val="16"/>
                <w:szCs w:val="16"/>
              </w:rPr>
              <w:t>/</w:t>
            </w:r>
            <w:r w:rsidR="005E7AB1">
              <w:rPr>
                <w:rFonts w:ascii="Museo Sans 300" w:hAnsi="Museo Sans 300" w:cs="Arial"/>
                <w:b/>
                <w:sz w:val="16"/>
                <w:szCs w:val="16"/>
              </w:rPr>
              <w:t>O</w:t>
            </w:r>
          </w:p>
          <w:p w14:paraId="17D34A70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DESARROLLO</w:t>
            </w:r>
            <w:r w:rsidRPr="00310A62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2835" w:type="dxa"/>
            <w:vAlign w:val="center"/>
          </w:tcPr>
          <w:p w14:paraId="1FDB6462" w14:textId="3DB6AEBD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Desarrollo Minuto de María</w:t>
            </w:r>
          </w:p>
        </w:tc>
        <w:tc>
          <w:tcPr>
            <w:tcW w:w="1984" w:type="dxa"/>
            <w:vAlign w:val="center"/>
          </w:tcPr>
          <w:p w14:paraId="3EA6D832" w14:textId="19E75F81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 w:rsidRPr="00310A62">
              <w:rPr>
                <w:rFonts w:ascii="Museo Sans 300" w:hAnsi="Museo Sans 300" w:cs="Arial"/>
                <w:b/>
                <w:sz w:val="16"/>
                <w:szCs w:val="16"/>
              </w:rPr>
              <w:t>N</w:t>
            </w:r>
            <w:r>
              <w:rPr>
                <w:rFonts w:ascii="Museo Sans 300" w:hAnsi="Museo Sans 300" w:cs="Arial"/>
                <w:b/>
                <w:sz w:val="16"/>
                <w:szCs w:val="16"/>
              </w:rPr>
              <w:t xml:space="preserve">ÚMERO </w:t>
            </w:r>
            <w:r w:rsidR="005E7AB1">
              <w:rPr>
                <w:rFonts w:ascii="Museo Sans 300" w:hAnsi="Museo Sans 300" w:cs="Arial"/>
                <w:b/>
                <w:sz w:val="16"/>
                <w:szCs w:val="16"/>
              </w:rPr>
              <w:t>CODIGO RUPI URBANIZACIÓN</w:t>
            </w:r>
            <w:r w:rsidR="00CC02B0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3119" w:type="dxa"/>
            <w:vAlign w:val="center"/>
          </w:tcPr>
          <w:p w14:paraId="21C0D2C7" w14:textId="09086EBA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sz w:val="16"/>
                <w:szCs w:val="16"/>
              </w:rPr>
            </w:pPr>
            <w:r>
              <w:rPr>
                <w:rFonts w:ascii="Museo Sans 300" w:hAnsi="Museo Sans 300" w:cs="Arial"/>
                <w:sz w:val="16"/>
                <w:szCs w:val="16"/>
              </w:rPr>
              <w:t>2797</w:t>
            </w:r>
            <w:r w:rsidR="00AC4DA4">
              <w:rPr>
                <w:rFonts w:ascii="Museo Sans 300" w:hAnsi="Museo Sans 300" w:cs="Arial"/>
                <w:sz w:val="16"/>
                <w:szCs w:val="16"/>
              </w:rPr>
              <w:t>-27</w:t>
            </w:r>
          </w:p>
        </w:tc>
      </w:tr>
      <w:tr w:rsidR="00C0748E" w:rsidRPr="00310A62" w14:paraId="4DC58E77" w14:textId="77777777" w:rsidTr="004A1984">
        <w:trPr>
          <w:trHeight w:val="353"/>
          <w:jc w:val="center"/>
        </w:trPr>
        <w:tc>
          <w:tcPr>
            <w:tcW w:w="2547" w:type="dxa"/>
            <w:vAlign w:val="center"/>
          </w:tcPr>
          <w:p w14:paraId="55B4E89D" w14:textId="5C479F0B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N</w:t>
            </w:r>
            <w:r w:rsidR="005E7AB1">
              <w:rPr>
                <w:rFonts w:ascii="Museo Sans 300" w:hAnsi="Museo Sans 300" w:cs="Arial"/>
                <w:b/>
                <w:sz w:val="16"/>
                <w:szCs w:val="16"/>
              </w:rPr>
              <w:t>OMENCLATURA</w:t>
            </w:r>
            <w:r w:rsidR="00CC02B0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2835" w:type="dxa"/>
            <w:vAlign w:val="center"/>
          </w:tcPr>
          <w:p w14:paraId="184CAB46" w14:textId="0A50FE55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sz w:val="16"/>
                <w:szCs w:val="16"/>
              </w:rPr>
            </w:pPr>
            <w:r w:rsidRPr="00FC5F7C">
              <w:rPr>
                <w:rFonts w:ascii="Museo Sans 300" w:hAnsi="Museo Sans 300" w:cs="Arial"/>
                <w:sz w:val="16"/>
                <w:szCs w:val="16"/>
              </w:rPr>
              <w:t xml:space="preserve">Calle 80 C No 17 A 80 </w:t>
            </w:r>
            <w:r w:rsidR="00FC5F7C">
              <w:rPr>
                <w:rFonts w:ascii="Museo Sans 300" w:hAnsi="Museo Sans 300" w:cs="Arial"/>
                <w:sz w:val="16"/>
                <w:szCs w:val="16"/>
              </w:rPr>
              <w:t>SUR</w:t>
            </w:r>
          </w:p>
        </w:tc>
        <w:tc>
          <w:tcPr>
            <w:tcW w:w="1984" w:type="dxa"/>
            <w:vAlign w:val="center"/>
          </w:tcPr>
          <w:p w14:paraId="505366E8" w14:textId="42AD5844" w:rsidR="00C0748E" w:rsidRPr="00310A62" w:rsidRDefault="005E7AB1" w:rsidP="004F472D">
            <w:pPr>
              <w:spacing w:before="0" w:after="0" w:line="276" w:lineRule="auto"/>
              <w:ind w:left="720" w:hanging="720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SECTOR CATASTRAL</w:t>
            </w:r>
            <w:r w:rsidR="00CC02B0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3119" w:type="dxa"/>
            <w:vAlign w:val="center"/>
          </w:tcPr>
          <w:p w14:paraId="2A9FC140" w14:textId="3E3744BE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sz w:val="16"/>
                <w:szCs w:val="16"/>
              </w:rPr>
            </w:pPr>
            <w:r w:rsidRPr="00FC5F7C">
              <w:rPr>
                <w:rFonts w:ascii="Museo Sans 300" w:hAnsi="Museo Sans 300" w:cs="Arial"/>
                <w:sz w:val="16"/>
                <w:szCs w:val="16"/>
              </w:rPr>
              <w:t>002564870100000000</w:t>
            </w:r>
          </w:p>
        </w:tc>
      </w:tr>
      <w:tr w:rsidR="00C0748E" w:rsidRPr="00310A62" w14:paraId="463AB2D4" w14:textId="77777777" w:rsidTr="004A1984">
        <w:trPr>
          <w:trHeight w:val="353"/>
          <w:jc w:val="center"/>
        </w:trPr>
        <w:tc>
          <w:tcPr>
            <w:tcW w:w="2547" w:type="dxa"/>
            <w:vAlign w:val="center"/>
          </w:tcPr>
          <w:p w14:paraId="2EF73962" w14:textId="0352173D" w:rsidR="00C0748E" w:rsidRPr="00310A62" w:rsidRDefault="005E7AB1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UPL</w:t>
            </w:r>
            <w:r w:rsidR="00C0748E" w:rsidRPr="00310A62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2835" w:type="dxa"/>
            <w:vAlign w:val="center"/>
          </w:tcPr>
          <w:p w14:paraId="5D612962" w14:textId="5812D5B2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sz w:val="16"/>
                <w:szCs w:val="16"/>
              </w:rPr>
            </w:pPr>
            <w:r>
              <w:rPr>
                <w:rFonts w:ascii="Museo Sans 300" w:hAnsi="Museo Sans 300" w:cs="Arial"/>
                <w:sz w:val="16"/>
                <w:szCs w:val="16"/>
              </w:rPr>
              <w:t xml:space="preserve">Ciudad </w:t>
            </w:r>
            <w:r w:rsidR="00FC5F7C">
              <w:rPr>
                <w:rFonts w:ascii="Museo Sans 300" w:hAnsi="Museo Sans 300" w:cs="Arial"/>
                <w:sz w:val="16"/>
                <w:szCs w:val="16"/>
              </w:rPr>
              <w:t>Bolívar</w:t>
            </w:r>
          </w:p>
        </w:tc>
        <w:tc>
          <w:tcPr>
            <w:tcW w:w="1984" w:type="dxa"/>
            <w:vAlign w:val="center"/>
          </w:tcPr>
          <w:p w14:paraId="737D8B0F" w14:textId="6865C5F4" w:rsidR="00C0748E" w:rsidRPr="00310A62" w:rsidRDefault="005E7AB1" w:rsidP="004F472D">
            <w:pPr>
              <w:spacing w:before="0" w:after="0" w:line="276" w:lineRule="auto"/>
              <w:ind w:left="720" w:hanging="720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TIPO PREDIO</w:t>
            </w:r>
            <w:r w:rsidR="00C0748E" w:rsidRPr="00310A62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3119" w:type="dxa"/>
            <w:vAlign w:val="center"/>
          </w:tcPr>
          <w:p w14:paraId="324CC552" w14:textId="6386FB50" w:rsidR="00C0748E" w:rsidRPr="00310A62" w:rsidRDefault="001669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sz w:val="16"/>
                <w:szCs w:val="16"/>
              </w:rPr>
            </w:pPr>
            <w:r>
              <w:rPr>
                <w:rFonts w:ascii="Museo Sans 300" w:hAnsi="Museo Sans 300" w:cs="Arial"/>
                <w:sz w:val="16"/>
                <w:szCs w:val="16"/>
              </w:rPr>
              <w:t>fiscal</w:t>
            </w:r>
          </w:p>
        </w:tc>
      </w:tr>
    </w:tbl>
    <w:p w14:paraId="4BB7B6E9" w14:textId="77777777" w:rsidR="00DF5195" w:rsidRDefault="00DF5195" w:rsidP="00185184">
      <w:pPr>
        <w:pStyle w:val="Ttulo1"/>
        <w:numPr>
          <w:ilvl w:val="0"/>
          <w:numId w:val="0"/>
        </w:numPr>
        <w:spacing w:before="0" w:after="0" w:line="276" w:lineRule="auto"/>
        <w:ind w:left="928" w:hanging="360"/>
        <w:rPr>
          <w:rFonts w:ascii="Museo Sans 300" w:hAnsi="Museo Sans 300"/>
          <w:lang w:val="es-MX"/>
        </w:rPr>
      </w:pPr>
    </w:p>
    <w:p w14:paraId="54EB5943" w14:textId="62AAC0EA" w:rsidR="00C0748E" w:rsidRPr="00DF5195" w:rsidRDefault="00DF5195" w:rsidP="00C0748E">
      <w:pPr>
        <w:pStyle w:val="Ttulo1"/>
        <w:numPr>
          <w:ilvl w:val="0"/>
          <w:numId w:val="0"/>
        </w:numPr>
        <w:spacing w:before="0" w:after="0" w:line="276" w:lineRule="auto"/>
        <w:ind w:left="568"/>
        <w:rPr>
          <w:rFonts w:ascii="Museo Sans 300" w:hAnsi="Museo Sans 300"/>
          <w:lang w:val="es-MX"/>
        </w:rPr>
      </w:pPr>
      <w:r w:rsidRPr="00DF5195">
        <w:rPr>
          <w:rFonts w:ascii="Museo Sans 300" w:hAnsi="Museo Sans 300"/>
          <w:lang w:val="es-MX"/>
        </w:rPr>
        <w:t>3. Localización Cartográfica y/o Urbanística</w:t>
      </w:r>
      <w:r>
        <w:rPr>
          <w:rFonts w:ascii="Museo Sans 300" w:hAnsi="Museo Sans 300"/>
          <w:lang w:val="es-MX"/>
        </w:rPr>
        <w:t>:</w:t>
      </w:r>
    </w:p>
    <w:tbl>
      <w:tblPr>
        <w:tblW w:w="104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62"/>
      </w:tblGrid>
      <w:tr w:rsidR="00C0748E" w:rsidRPr="00776BD3" w14:paraId="2FFC05E1" w14:textId="77777777" w:rsidTr="00753CBC">
        <w:trPr>
          <w:trHeight w:val="308"/>
          <w:jc w:val="center"/>
        </w:trPr>
        <w:tc>
          <w:tcPr>
            <w:tcW w:w="10462" w:type="dxa"/>
            <w:shd w:val="clear" w:color="auto" w:fill="E43420"/>
            <w:vAlign w:val="center"/>
          </w:tcPr>
          <w:p w14:paraId="63CC4EE8" w14:textId="77777777" w:rsidR="00C0748E" w:rsidRPr="00776BD3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/>
                <w:color w:val="E7E6E6" w:themeColor="background2"/>
                <w:sz w:val="18"/>
                <w:szCs w:val="18"/>
              </w:rPr>
            </w:pPr>
            <w:r w:rsidRPr="004B2D87">
              <w:rPr>
                <w:rFonts w:ascii="Museo Sans 300" w:hAnsi="Museo Sans 300"/>
                <w:b/>
                <w:color w:val="FFFFFF" w:themeColor="background1"/>
                <w:sz w:val="18"/>
                <w:szCs w:val="18"/>
                <w:lang w:val="es-CO"/>
              </w:rPr>
              <w:t>LOCALIZACIÓN CARTOGRÁFICA Y/O URBANÍSTICA</w:t>
            </w:r>
          </w:p>
        </w:tc>
      </w:tr>
      <w:tr w:rsidR="00C0748E" w:rsidRPr="00310A62" w14:paraId="4454465D" w14:textId="77777777" w:rsidTr="004F472D">
        <w:trPr>
          <w:trHeight w:val="6245"/>
          <w:jc w:val="center"/>
        </w:trPr>
        <w:tc>
          <w:tcPr>
            <w:tcW w:w="10462" w:type="dxa"/>
            <w:vAlign w:val="center"/>
          </w:tcPr>
          <w:p w14:paraId="5B33244D" w14:textId="15D6022E" w:rsidR="00C0748E" w:rsidRPr="00310A62" w:rsidRDefault="001669F4" w:rsidP="004F472D">
            <w:pPr>
              <w:spacing w:after="0" w:line="276" w:lineRule="auto"/>
              <w:jc w:val="center"/>
              <w:rPr>
                <w:rFonts w:ascii="Museo Sans 300" w:hAnsi="Museo Sans 300"/>
                <w:b/>
                <w:lang w:val="es-CO"/>
              </w:rPr>
            </w:pPr>
            <w:r>
              <w:rPr>
                <w:noProof/>
                <w:snapToGrid/>
              </w:rPr>
              <w:lastRenderedPageBreak/>
              <w:drawing>
                <wp:inline distT="0" distB="0" distL="0" distR="0" wp14:anchorId="4E1E5555" wp14:editId="1BD10C36">
                  <wp:extent cx="5000625" cy="3486150"/>
                  <wp:effectExtent l="0" t="0" r="9525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4201" t="25985" r="8940" b="7039"/>
                          <a:stretch/>
                        </pic:blipFill>
                        <pic:spPr bwMode="auto">
                          <a:xfrm>
                            <a:off x="0" y="0"/>
                            <a:ext cx="5000625" cy="3486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83C61D" w14:textId="77777777" w:rsidR="00C0748E" w:rsidRPr="00310A62" w:rsidRDefault="00C0748E" w:rsidP="00185184">
            <w:pPr>
              <w:spacing w:after="0" w:line="276" w:lineRule="auto"/>
              <w:rPr>
                <w:rFonts w:ascii="Museo Sans 300" w:hAnsi="Museo Sans 300"/>
                <w:b/>
                <w:lang w:val="es-CO"/>
              </w:rPr>
            </w:pPr>
          </w:p>
        </w:tc>
      </w:tr>
      <w:tr w:rsidR="00C0748E" w:rsidRPr="00310A62" w14:paraId="04E24E8F" w14:textId="77777777" w:rsidTr="00185184">
        <w:trPr>
          <w:trHeight w:val="40"/>
          <w:jc w:val="center"/>
        </w:trPr>
        <w:tc>
          <w:tcPr>
            <w:tcW w:w="10462" w:type="dxa"/>
            <w:vAlign w:val="bottom"/>
          </w:tcPr>
          <w:p w14:paraId="701C3320" w14:textId="77777777" w:rsidR="00C0748E" w:rsidRPr="00185184" w:rsidRDefault="00C0748E" w:rsidP="00185184">
            <w:pPr>
              <w:spacing w:before="0" w:after="0" w:line="276" w:lineRule="auto"/>
              <w:rPr>
                <w:rFonts w:ascii="Museo Sans 300" w:hAnsi="Museo Sans 300"/>
                <w:b/>
                <w:sz w:val="14"/>
                <w:szCs w:val="14"/>
                <w:lang w:val="es-CO"/>
              </w:rPr>
            </w:pPr>
            <w:r w:rsidRPr="00185184">
              <w:rPr>
                <w:rFonts w:ascii="Museo Sans 300" w:hAnsi="Museo Sans 300" w:cs="Arial"/>
                <w:sz w:val="14"/>
                <w:szCs w:val="14"/>
              </w:rPr>
              <w:t>(Fuente mapa de Referencia - Unidad Administrativa Especial de Catastro Distrital – UAECD y Capas propias DADEP y/o plano urbanístico aprobado)</w:t>
            </w:r>
          </w:p>
        </w:tc>
      </w:tr>
    </w:tbl>
    <w:p w14:paraId="115A8FA8" w14:textId="718DC0F8" w:rsidR="00C0748E" w:rsidRPr="008F0DA8" w:rsidRDefault="00F31373" w:rsidP="00C60E4A">
      <w:pPr>
        <w:spacing w:before="0" w:after="0" w:line="276" w:lineRule="auto"/>
        <w:rPr>
          <w:rFonts w:ascii="Museo Sans 300" w:hAnsi="Museo Sans 300"/>
          <w:b/>
          <w:bCs/>
        </w:rPr>
      </w:pPr>
      <w:r>
        <w:rPr>
          <w:rFonts w:ascii="Museo Sans 300" w:hAnsi="Museo Sans 300"/>
        </w:rPr>
        <w:t xml:space="preserve">  </w:t>
      </w:r>
      <w:r w:rsidR="00C60E4A">
        <w:rPr>
          <w:rFonts w:ascii="Museo Sans 300" w:hAnsi="Museo Sans 300"/>
        </w:rPr>
        <w:tab/>
      </w:r>
      <w:r>
        <w:rPr>
          <w:rFonts w:ascii="Museo Sans 300" w:hAnsi="Museo Sans 300"/>
        </w:rPr>
        <w:t xml:space="preserve"> </w:t>
      </w:r>
      <w:r w:rsidR="00DF5195">
        <w:rPr>
          <w:rFonts w:ascii="Museo Sans 300" w:hAnsi="Museo Sans 300"/>
          <w:b/>
          <w:bCs/>
        </w:rPr>
        <w:t>4</w:t>
      </w:r>
      <w:r w:rsidR="00C0748E" w:rsidRPr="008F0DA8">
        <w:rPr>
          <w:rFonts w:ascii="Museo Sans 300" w:hAnsi="Museo Sans 300"/>
          <w:b/>
          <w:bCs/>
        </w:rPr>
        <w:t xml:space="preserve">. </w:t>
      </w:r>
      <w:r w:rsidR="00C0748E">
        <w:rPr>
          <w:rFonts w:ascii="Museo Sans 300" w:hAnsi="Museo Sans 300"/>
          <w:b/>
          <w:bCs/>
        </w:rPr>
        <w:t xml:space="preserve">Información </w:t>
      </w:r>
      <w:r w:rsidR="00C0748E" w:rsidRPr="008F0DA8">
        <w:rPr>
          <w:rFonts w:ascii="Museo Sans 300" w:hAnsi="Museo Sans 300"/>
          <w:b/>
          <w:bCs/>
        </w:rPr>
        <w:t>Urbanístic</w:t>
      </w:r>
      <w:r w:rsidR="00C0748E">
        <w:rPr>
          <w:rFonts w:ascii="Museo Sans 300" w:hAnsi="Museo Sans 300"/>
          <w:b/>
          <w:bCs/>
        </w:rPr>
        <w:t>a</w:t>
      </w:r>
      <w:r w:rsidR="00C0748E" w:rsidRPr="008F0DA8">
        <w:rPr>
          <w:rFonts w:ascii="Museo Sans 300" w:hAnsi="Museo Sans 300"/>
          <w:b/>
          <w:bCs/>
        </w:rPr>
        <w:t>:</w:t>
      </w:r>
    </w:p>
    <w:tbl>
      <w:tblPr>
        <w:tblW w:w="512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7"/>
        <w:gridCol w:w="1899"/>
        <w:gridCol w:w="1410"/>
        <w:gridCol w:w="2489"/>
        <w:gridCol w:w="1529"/>
        <w:gridCol w:w="1533"/>
      </w:tblGrid>
      <w:tr w:rsidR="00C0748E" w:rsidRPr="00310A62" w14:paraId="42F85D99" w14:textId="77777777" w:rsidTr="00753CBC">
        <w:trPr>
          <w:trHeight w:val="281"/>
          <w:jc w:val="center"/>
        </w:trPr>
        <w:tc>
          <w:tcPr>
            <w:tcW w:w="5000" w:type="pct"/>
            <w:gridSpan w:val="6"/>
            <w:shd w:val="clear" w:color="auto" w:fill="E43420"/>
          </w:tcPr>
          <w:p w14:paraId="5A45CDE3" w14:textId="27E7BD7C" w:rsidR="00C0748E" w:rsidRPr="00310A62" w:rsidRDefault="00C0748E" w:rsidP="004F472D">
            <w:pPr>
              <w:pStyle w:val="Ttulo1"/>
              <w:numPr>
                <w:ilvl w:val="0"/>
                <w:numId w:val="0"/>
              </w:numPr>
              <w:spacing w:before="0" w:after="0"/>
              <w:ind w:left="720"/>
              <w:jc w:val="center"/>
              <w:rPr>
                <w:rFonts w:ascii="Museo Sans 300" w:eastAsia="BatangChe" w:hAnsi="Museo Sans 300" w:cs="Segoe UI"/>
                <w:color w:val="000000"/>
                <w:sz w:val="20"/>
              </w:rPr>
            </w:pPr>
            <w:r>
              <w:rPr>
                <w:rFonts w:ascii="Museo Sans 300" w:eastAsia="BatangChe" w:hAnsi="Museo Sans 300" w:cs="Segoe UI"/>
                <w:color w:val="FFFFFF" w:themeColor="background1"/>
                <w:sz w:val="20"/>
              </w:rPr>
              <w:t>INFORMACIÓN</w:t>
            </w:r>
            <w:r w:rsidRPr="006C76EF">
              <w:rPr>
                <w:rFonts w:ascii="Museo Sans 300" w:eastAsia="BatangChe" w:hAnsi="Museo Sans 300" w:cs="Segoe UI"/>
                <w:color w:val="FFFFFF" w:themeColor="background1"/>
                <w:sz w:val="20"/>
              </w:rPr>
              <w:t xml:space="preserve"> URBANÍSTIC</w:t>
            </w:r>
            <w:r>
              <w:rPr>
                <w:rFonts w:ascii="Museo Sans 300" w:eastAsia="BatangChe" w:hAnsi="Museo Sans 300" w:cs="Segoe UI"/>
                <w:color w:val="FFFFFF" w:themeColor="background1"/>
                <w:sz w:val="20"/>
              </w:rPr>
              <w:t>A</w:t>
            </w:r>
          </w:p>
        </w:tc>
      </w:tr>
      <w:tr w:rsidR="00C0748E" w:rsidRPr="00310A62" w14:paraId="04875859" w14:textId="77777777" w:rsidTr="00FC5F7C">
        <w:trPr>
          <w:trHeight w:val="326"/>
          <w:jc w:val="center"/>
        </w:trPr>
        <w:tc>
          <w:tcPr>
            <w:tcW w:w="764" w:type="pct"/>
            <w:vAlign w:val="center"/>
          </w:tcPr>
          <w:p w14:paraId="4D2B9225" w14:textId="7E87482A" w:rsidR="00C0748E" w:rsidRPr="00310A62" w:rsidRDefault="00C0748E" w:rsidP="004F472D">
            <w:pPr>
              <w:pStyle w:val="Sinespaciado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TIPO DOCUMENTO DE APROBACIÓN</w:t>
            </w:r>
            <w:r w:rsidR="0009330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908" w:type="pct"/>
            <w:vAlign w:val="center"/>
          </w:tcPr>
          <w:p w14:paraId="5B903128" w14:textId="7AC3D519" w:rsidR="00C0748E" w:rsidRPr="00310A62" w:rsidRDefault="00FC5F7C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Resolución</w:t>
            </w:r>
          </w:p>
        </w:tc>
        <w:tc>
          <w:tcPr>
            <w:tcW w:w="674" w:type="pct"/>
            <w:vAlign w:val="center"/>
          </w:tcPr>
          <w:p w14:paraId="45BAA260" w14:textId="403D5532" w:rsidR="00C0748E" w:rsidRPr="00B2061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</w:pPr>
            <w:r w:rsidRPr="00B20612"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  <w:t>NÚMERO</w:t>
            </w:r>
            <w:r w:rsidR="00093302"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  <w:t>:</w:t>
            </w:r>
          </w:p>
        </w:tc>
        <w:tc>
          <w:tcPr>
            <w:tcW w:w="1190" w:type="pct"/>
            <w:vAlign w:val="center"/>
          </w:tcPr>
          <w:p w14:paraId="41652658" w14:textId="45D313B2" w:rsidR="00C0748E" w:rsidRPr="00310A62" w:rsidRDefault="001669F4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1126</w:t>
            </w:r>
          </w:p>
        </w:tc>
        <w:tc>
          <w:tcPr>
            <w:tcW w:w="731" w:type="pct"/>
            <w:vAlign w:val="center"/>
          </w:tcPr>
          <w:p w14:paraId="607CE37F" w14:textId="5EBFFA34" w:rsidR="00C0748E" w:rsidRPr="00310A6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ENTIDAD</w:t>
            </w:r>
            <w:r w:rsidR="0009330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733" w:type="pct"/>
            <w:vAlign w:val="center"/>
          </w:tcPr>
          <w:p w14:paraId="32305DB3" w14:textId="3A057E8B" w:rsidR="00C0748E" w:rsidRPr="00310A62" w:rsidRDefault="001669F4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Departamento de planeación distrital</w:t>
            </w:r>
          </w:p>
        </w:tc>
      </w:tr>
      <w:tr w:rsidR="00C0748E" w:rsidRPr="00310A62" w14:paraId="17CC8494" w14:textId="77777777" w:rsidTr="00FC5F7C">
        <w:trPr>
          <w:trHeight w:val="326"/>
          <w:jc w:val="center"/>
        </w:trPr>
        <w:tc>
          <w:tcPr>
            <w:tcW w:w="764" w:type="pct"/>
          </w:tcPr>
          <w:p w14:paraId="57550A46" w14:textId="26E87E2D" w:rsidR="00C0748E" w:rsidRPr="00473A8D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FECHA DE EXPEDICIÓN</w:t>
            </w:r>
            <w:r w:rsidR="0009330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908" w:type="pct"/>
            <w:vAlign w:val="center"/>
          </w:tcPr>
          <w:p w14:paraId="74780541" w14:textId="44656EA0" w:rsidR="00C0748E" w:rsidRPr="00310A62" w:rsidRDefault="001669F4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18/12/1996</w:t>
            </w:r>
          </w:p>
        </w:tc>
        <w:tc>
          <w:tcPr>
            <w:tcW w:w="674" w:type="pct"/>
          </w:tcPr>
          <w:p w14:paraId="3B6E890C" w14:textId="77777777" w:rsidR="00C0748E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 w:rsidRPr="00310A6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FECHA</w:t>
            </w:r>
          </w:p>
          <w:p w14:paraId="1A8C63B5" w14:textId="0BFA38A2" w:rsidR="00C0748E" w:rsidRPr="00310A6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EJECUTORIA</w:t>
            </w:r>
            <w:r w:rsidR="0009330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1190" w:type="pct"/>
          </w:tcPr>
          <w:p w14:paraId="16D9E222" w14:textId="77777777" w:rsidR="00C0748E" w:rsidRPr="00310A6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3FC501DA" w14:textId="77777777" w:rsidR="00C0748E" w:rsidRPr="00310A6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  <w:tc>
          <w:tcPr>
            <w:tcW w:w="731" w:type="pct"/>
          </w:tcPr>
          <w:p w14:paraId="03E4D753" w14:textId="15F7E238" w:rsidR="00C0748E" w:rsidRPr="00310A62" w:rsidRDefault="00C0748E" w:rsidP="004F472D">
            <w:pPr>
              <w:pStyle w:val="Sinespaciado"/>
              <w:jc w:val="both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PLANO(S) N</w:t>
            </w:r>
            <w:r w:rsidR="0009330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UMERO:</w:t>
            </w:r>
          </w:p>
        </w:tc>
        <w:tc>
          <w:tcPr>
            <w:tcW w:w="733" w:type="pct"/>
            <w:vAlign w:val="center"/>
          </w:tcPr>
          <w:p w14:paraId="7D25376E" w14:textId="70E2ACD9" w:rsidR="00C0748E" w:rsidRPr="00310A62" w:rsidRDefault="001669F4" w:rsidP="004F472D">
            <w:pPr>
              <w:pStyle w:val="Sinespaciado"/>
              <w:jc w:val="both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CB</w:t>
            </w:r>
            <w:r w:rsidR="00D9176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 w:rsidR="00FC5F7C">
              <w:rPr>
                <w:rFonts w:ascii="Museo Sans 300" w:hAnsi="Museo Sans 300" w:cs="Arial"/>
                <w:color w:val="000000"/>
                <w:sz w:val="16"/>
                <w:szCs w:val="16"/>
              </w:rPr>
              <w:t>3 /</w:t>
            </w:r>
            <w:r w:rsidR="00D9176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4 - 00</w:t>
            </w:r>
          </w:p>
        </w:tc>
      </w:tr>
    </w:tbl>
    <w:p w14:paraId="4187D512" w14:textId="77777777" w:rsidR="00C0748E" w:rsidRDefault="00C0748E" w:rsidP="00C0748E">
      <w:pPr>
        <w:spacing w:before="0" w:after="0" w:line="276" w:lineRule="auto"/>
        <w:rPr>
          <w:rFonts w:ascii="Museo Sans 300" w:hAnsi="Museo Sans 300"/>
          <w:i/>
          <w:iCs/>
          <w:sz w:val="16"/>
          <w:szCs w:val="16"/>
        </w:rPr>
      </w:pPr>
      <w:r w:rsidRPr="008F0DA8">
        <w:rPr>
          <w:rFonts w:ascii="Museo Sans 300" w:hAnsi="Museo Sans 300"/>
          <w:i/>
          <w:iCs/>
          <w:sz w:val="16"/>
          <w:szCs w:val="16"/>
        </w:rPr>
        <w:t>Relacione todos los actos administrativos.</w:t>
      </w:r>
    </w:p>
    <w:p w14:paraId="1305E67D" w14:textId="77777777" w:rsidR="00C0748E" w:rsidRPr="008F0DA8" w:rsidRDefault="00C0748E" w:rsidP="00C0748E">
      <w:pPr>
        <w:spacing w:before="0" w:after="0" w:line="276" w:lineRule="auto"/>
        <w:rPr>
          <w:rFonts w:ascii="Museo Sans 300" w:hAnsi="Museo Sans 300"/>
          <w:i/>
          <w:iCs/>
          <w:sz w:val="16"/>
          <w:szCs w:val="16"/>
        </w:rPr>
      </w:pPr>
    </w:p>
    <w:p w14:paraId="784E7109" w14:textId="1497E965" w:rsidR="006D710D" w:rsidRDefault="00DF5195" w:rsidP="004F472D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  <w:r>
        <w:rPr>
          <w:rFonts w:ascii="Museo Sans 300" w:hAnsi="Museo Sans 300"/>
          <w:b/>
          <w:bCs/>
        </w:rPr>
        <w:t>5</w:t>
      </w:r>
      <w:r w:rsidR="00C0748E" w:rsidRPr="008F0DA8">
        <w:rPr>
          <w:rFonts w:ascii="Museo Sans 300" w:hAnsi="Museo Sans 300"/>
          <w:b/>
          <w:bCs/>
        </w:rPr>
        <w:t xml:space="preserve">. </w:t>
      </w:r>
      <w:r w:rsidR="006D710D">
        <w:rPr>
          <w:rFonts w:ascii="Museo Sans 300" w:hAnsi="Museo Sans 300"/>
          <w:b/>
          <w:bCs/>
        </w:rPr>
        <w:t>Actuaciones adelantadas por el DADEP</w:t>
      </w:r>
      <w:r w:rsidR="00B20612">
        <w:rPr>
          <w:rFonts w:ascii="Museo Sans 300" w:hAnsi="Museo Sans 300"/>
          <w:b/>
          <w:bCs/>
        </w:rPr>
        <w:t xml:space="preserve"> y/o requerimientos </w:t>
      </w:r>
      <w:r w:rsidR="004F472D">
        <w:rPr>
          <w:rFonts w:ascii="Museo Sans 300" w:hAnsi="Museo Sans 300"/>
          <w:b/>
          <w:bCs/>
        </w:rPr>
        <w:t>(</w:t>
      </w:r>
      <w:r w:rsidR="00B20612">
        <w:rPr>
          <w:rFonts w:ascii="Museo Sans 300" w:hAnsi="Museo Sans 300"/>
          <w:b/>
          <w:bCs/>
        </w:rPr>
        <w:t>correspondencia</w:t>
      </w:r>
      <w:r w:rsidR="004F472D">
        <w:rPr>
          <w:rFonts w:ascii="Museo Sans 300" w:hAnsi="Museo Sans 300"/>
          <w:b/>
          <w:bCs/>
        </w:rPr>
        <w:t>)</w:t>
      </w:r>
      <w:r w:rsidR="006D710D">
        <w:rPr>
          <w:rFonts w:ascii="Museo Sans 300" w:hAnsi="Museo Sans 300"/>
          <w:b/>
          <w:bCs/>
        </w:rPr>
        <w:t>:</w:t>
      </w:r>
    </w:p>
    <w:tbl>
      <w:tblPr>
        <w:tblW w:w="10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2835"/>
        <w:gridCol w:w="5533"/>
      </w:tblGrid>
      <w:tr w:rsidR="00B20612" w:rsidRPr="00310A62" w14:paraId="28CE7014" w14:textId="77777777" w:rsidTr="00753CBC">
        <w:trPr>
          <w:trHeight w:val="300"/>
          <w:jc w:val="center"/>
        </w:trPr>
        <w:tc>
          <w:tcPr>
            <w:tcW w:w="10490" w:type="dxa"/>
            <w:gridSpan w:val="3"/>
            <w:shd w:val="clear" w:color="auto" w:fill="E43420"/>
            <w:vAlign w:val="center"/>
          </w:tcPr>
          <w:p w14:paraId="02A2561E" w14:textId="1D140EA2" w:rsidR="00B20612" w:rsidRPr="00B20612" w:rsidRDefault="00B20612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</w:pPr>
            <w:r w:rsidRPr="00B20612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REQUERIMIENTOS URBANÍSTICOS, CATASTRALES Y/O JURÍDICOS REALIZADOS</w:t>
            </w:r>
          </w:p>
        </w:tc>
      </w:tr>
      <w:tr w:rsidR="00B20612" w:rsidRPr="00310A62" w14:paraId="7F61A4F5" w14:textId="77777777" w:rsidTr="009C11BC">
        <w:trPr>
          <w:trHeight w:val="664"/>
          <w:jc w:val="center"/>
        </w:trPr>
        <w:tc>
          <w:tcPr>
            <w:tcW w:w="2122" w:type="dxa"/>
            <w:vAlign w:val="center"/>
          </w:tcPr>
          <w:p w14:paraId="65D7270F" w14:textId="7C33BFCA" w:rsidR="00B20612" w:rsidRPr="00B20612" w:rsidRDefault="00B20612" w:rsidP="00B20612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</w:pPr>
            <w:r w:rsidRPr="00B20612"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  <w:t>NÚMERO RADICADO/TRÁMITE SIDEP</w:t>
            </w:r>
          </w:p>
        </w:tc>
        <w:tc>
          <w:tcPr>
            <w:tcW w:w="2835" w:type="dxa"/>
            <w:vAlign w:val="center"/>
          </w:tcPr>
          <w:p w14:paraId="563FBA33" w14:textId="0F7C41F1" w:rsidR="00B20612" w:rsidRPr="00B20612" w:rsidRDefault="00B20612" w:rsidP="00B20612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</w:pPr>
            <w:r w:rsidRPr="00B20612"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  <w:t>DESTINATARIO</w:t>
            </w:r>
          </w:p>
        </w:tc>
        <w:tc>
          <w:tcPr>
            <w:tcW w:w="5533" w:type="dxa"/>
            <w:vAlign w:val="center"/>
          </w:tcPr>
          <w:p w14:paraId="476817B0" w14:textId="62C06B3D" w:rsidR="00B20612" w:rsidRPr="00B20612" w:rsidRDefault="00B20612" w:rsidP="00B20612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</w:pPr>
            <w:r w:rsidRPr="00B20612">
              <w:rPr>
                <w:rFonts w:ascii="Museo Sans 300" w:hAnsi="Museo Sans 300" w:cs="Arial"/>
                <w:b/>
                <w:bCs/>
                <w:color w:val="000000"/>
                <w:sz w:val="16"/>
                <w:szCs w:val="16"/>
              </w:rPr>
              <w:t>DESCRIPCIÓN DE LA ACTUACIÓN Y/O REQUERIMIENTO</w:t>
            </w:r>
          </w:p>
        </w:tc>
      </w:tr>
      <w:tr w:rsidR="00D9176D" w:rsidRPr="00310A62" w14:paraId="57AA8F56" w14:textId="77777777" w:rsidTr="007662D7">
        <w:trPr>
          <w:trHeight w:val="397"/>
          <w:jc w:val="center"/>
        </w:trPr>
        <w:tc>
          <w:tcPr>
            <w:tcW w:w="2122" w:type="dxa"/>
            <w:vAlign w:val="center"/>
          </w:tcPr>
          <w:p w14:paraId="4BC0949D" w14:textId="77777777" w:rsidR="00D9176D" w:rsidRDefault="00D9176D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  <w:tc>
          <w:tcPr>
            <w:tcW w:w="2835" w:type="dxa"/>
            <w:vAlign w:val="center"/>
          </w:tcPr>
          <w:p w14:paraId="36121823" w14:textId="77777777" w:rsidR="00D9176D" w:rsidRPr="00310A62" w:rsidRDefault="00D9176D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  <w:tc>
          <w:tcPr>
            <w:tcW w:w="5533" w:type="dxa"/>
            <w:vAlign w:val="center"/>
          </w:tcPr>
          <w:p w14:paraId="6F34CD08" w14:textId="77777777" w:rsidR="00D9176D" w:rsidRPr="00310A62" w:rsidRDefault="00D9176D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</w:tr>
      <w:tr w:rsidR="00B20612" w:rsidRPr="00310A62" w14:paraId="27895B00" w14:textId="77777777" w:rsidTr="007662D7">
        <w:trPr>
          <w:trHeight w:val="417"/>
          <w:jc w:val="center"/>
        </w:trPr>
        <w:tc>
          <w:tcPr>
            <w:tcW w:w="2122" w:type="dxa"/>
            <w:vAlign w:val="center"/>
          </w:tcPr>
          <w:p w14:paraId="048F00D6" w14:textId="77777777" w:rsidR="00B20612" w:rsidRDefault="00B2061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  <w:tc>
          <w:tcPr>
            <w:tcW w:w="2835" w:type="dxa"/>
            <w:vAlign w:val="center"/>
          </w:tcPr>
          <w:p w14:paraId="7D1FC896" w14:textId="77777777" w:rsidR="00B20612" w:rsidRPr="00310A62" w:rsidRDefault="00B2061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  <w:tc>
          <w:tcPr>
            <w:tcW w:w="5533" w:type="dxa"/>
            <w:vAlign w:val="center"/>
          </w:tcPr>
          <w:p w14:paraId="475F2132" w14:textId="77777777" w:rsidR="00B20612" w:rsidRPr="00310A62" w:rsidRDefault="00B2061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</w:tr>
    </w:tbl>
    <w:p w14:paraId="5F9D1528" w14:textId="77777777" w:rsidR="006D710D" w:rsidRDefault="006D710D" w:rsidP="00CC02B0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</w:p>
    <w:p w14:paraId="42B26300" w14:textId="77777777" w:rsidR="007662D7" w:rsidRDefault="007662D7" w:rsidP="00CC02B0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</w:p>
    <w:p w14:paraId="433D9069" w14:textId="77777777" w:rsidR="007662D7" w:rsidRDefault="007662D7" w:rsidP="00CC02B0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</w:p>
    <w:p w14:paraId="601F7450" w14:textId="77777777" w:rsidR="007662D7" w:rsidRDefault="007662D7" w:rsidP="00CC02B0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</w:p>
    <w:p w14:paraId="031C94F2" w14:textId="03A037E3" w:rsidR="00CC02B0" w:rsidRDefault="00DF5195" w:rsidP="00CC02B0">
      <w:pPr>
        <w:spacing w:before="0" w:after="0" w:line="276" w:lineRule="auto"/>
        <w:ind w:firstLine="720"/>
        <w:rPr>
          <w:rFonts w:ascii="Museo Sans 300" w:hAnsi="Museo Sans 300"/>
          <w:b/>
          <w:bCs/>
        </w:rPr>
      </w:pPr>
      <w:r>
        <w:rPr>
          <w:rFonts w:ascii="Museo Sans 300" w:hAnsi="Museo Sans 300"/>
          <w:b/>
          <w:bCs/>
        </w:rPr>
        <w:lastRenderedPageBreak/>
        <w:t>6</w:t>
      </w:r>
      <w:r w:rsidR="006D710D">
        <w:rPr>
          <w:rFonts w:ascii="Museo Sans 300" w:hAnsi="Museo Sans 300"/>
          <w:b/>
          <w:bCs/>
        </w:rPr>
        <w:t xml:space="preserve">. </w:t>
      </w:r>
      <w:r w:rsidR="00CC02B0">
        <w:rPr>
          <w:rFonts w:ascii="Museo Sans 300" w:hAnsi="Museo Sans 300"/>
          <w:b/>
          <w:bCs/>
        </w:rPr>
        <w:t>Identificación de los predios:</w:t>
      </w:r>
    </w:p>
    <w:tbl>
      <w:tblPr>
        <w:tblpPr w:leftFromText="141" w:rightFromText="141" w:vertAnchor="text" w:tblpXSpec="center" w:tblpY="1"/>
        <w:tblOverlap w:val="never"/>
        <w:tblW w:w="5058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46"/>
        <w:gridCol w:w="1374"/>
        <w:gridCol w:w="2581"/>
        <w:gridCol w:w="2413"/>
        <w:gridCol w:w="14"/>
        <w:gridCol w:w="2486"/>
      </w:tblGrid>
      <w:tr w:rsidR="00C0748E" w:rsidRPr="00F82D56" w14:paraId="0EB3C315" w14:textId="77777777" w:rsidTr="00753CBC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43420"/>
            <w:noWrap/>
            <w:vAlign w:val="center"/>
          </w:tcPr>
          <w:p w14:paraId="7D7EBAD6" w14:textId="37A24108" w:rsidR="00BF568C" w:rsidRDefault="00BF568C" w:rsidP="00BF568C">
            <w:pPr>
              <w:jc w:val="center"/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</w:pPr>
            <w:r w:rsidRPr="009C11BC">
              <w:rPr>
                <w:rFonts w:ascii="Museo Sans 300" w:hAnsi="Museo Sans 300" w:cs="Arial"/>
                <w:b/>
                <w:noProof/>
                <w:color w:val="FFFFFF" w:themeColor="background1"/>
                <w:sz w:val="16"/>
                <w:szCs w:val="1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240E0F35" wp14:editId="201DBF4A">
                      <wp:simplePos x="0" y="0"/>
                      <wp:positionH relativeFrom="column">
                        <wp:posOffset>4764405</wp:posOffset>
                      </wp:positionH>
                      <wp:positionV relativeFrom="paragraph">
                        <wp:posOffset>234950</wp:posOffset>
                      </wp:positionV>
                      <wp:extent cx="234950" cy="190500"/>
                      <wp:effectExtent l="0" t="0" r="12700" b="19050"/>
                      <wp:wrapNone/>
                      <wp:docPr id="828622580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495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0F05C7A" w14:textId="77777777" w:rsidR="00A46280" w:rsidRPr="006F38C9" w:rsidRDefault="00A46280" w:rsidP="00C0748E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20186241" wp14:editId="627E185A">
                                        <wp:extent cx="39370" cy="33020"/>
                                        <wp:effectExtent l="0" t="0" r="0" b="5080"/>
                                        <wp:docPr id="1487180132" name="Imagen 14871801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0E0F35" id="Rectángulo 1" o:spid="_x0000_s1026" style="position:absolute;left:0;text-align:left;margin-left:375.15pt;margin-top:18.5pt;width:18.5pt;height:1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" filled="f" strokecolor="white [3212]" strokeweight="1pt">
                      <v:textbox>
                        <w:txbxContent>
                          <w:p w14:paraId="00F05C7A" w14:textId="77777777" w:rsidR="00A46280" w:rsidRPr="006F38C9" w:rsidRDefault="00A46280" w:rsidP="00C0748E">
                            <w:pPr>
                              <w:jc w:val="center"/>
                              <w:rPr>
                                <w:color w:val="FFFFFF" w:themeColor="background1"/>
                                <w:lang w:val="es-MX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F38C9">
                              <w:rPr>
                                <w:noProof/>
                                <w:color w:val="FFFFFF" w:themeColor="background1"/>
                                <w:lang w:val="en-US" w:eastAsia="en-US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20186241" wp14:editId="627E185A">
                                  <wp:extent cx="39370" cy="33020"/>
                                  <wp:effectExtent l="0" t="0" r="0" b="5080"/>
                                  <wp:docPr id="1487180132" name="Imagen 14871801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370" cy="33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9C11BC">
              <w:rPr>
                <w:rFonts w:ascii="Museo Sans 300" w:hAnsi="Museo Sans 300" w:cs="Arial"/>
                <w:b/>
                <w:noProof/>
                <w:snapToGrid/>
                <w:color w:val="FFFFFF" w:themeColor="background1"/>
                <w:sz w:val="16"/>
                <w:szCs w:val="1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1B05A05C" wp14:editId="3040470F">
                      <wp:simplePos x="0" y="0"/>
                      <wp:positionH relativeFrom="column">
                        <wp:posOffset>3742690</wp:posOffset>
                      </wp:positionH>
                      <wp:positionV relativeFrom="paragraph">
                        <wp:posOffset>234315</wp:posOffset>
                      </wp:positionV>
                      <wp:extent cx="234950" cy="190500"/>
                      <wp:effectExtent l="0" t="0" r="12700" b="19050"/>
                      <wp:wrapNone/>
                      <wp:docPr id="1682364395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495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DC1D186" w14:textId="77777777" w:rsidR="00A46280" w:rsidRPr="006F38C9" w:rsidRDefault="00A46280" w:rsidP="00C0748E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3F8FEDBA" wp14:editId="0F9FCFB7">
                                        <wp:extent cx="39370" cy="33020"/>
                                        <wp:effectExtent l="0" t="0" r="0" b="5080"/>
                                        <wp:docPr id="1129822417" name="Imagen 11298224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05A05C" id="_x0000_s1027" style="position:absolute;left:0;text-align:left;margin-left:294.7pt;margin-top:18.45pt;width:18.5pt;height:1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" filled="f" strokecolor="white [3212]" strokeweight="1pt">
                      <v:textbox>
                        <w:txbxContent>
                          <w:p w14:paraId="6DC1D186" w14:textId="77777777" w:rsidR="00A46280" w:rsidRPr="006F38C9" w:rsidRDefault="00A46280" w:rsidP="00C0748E">
                            <w:pPr>
                              <w:jc w:val="center"/>
                              <w:rPr>
                                <w:color w:val="FFFFFF" w:themeColor="background1"/>
                                <w:lang w:val="es-MX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F38C9">
                              <w:rPr>
                                <w:noProof/>
                                <w:color w:val="FFFFFF" w:themeColor="background1"/>
                                <w:lang w:val="en-US" w:eastAsia="en-US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3F8FEDBA" wp14:editId="0F9FCFB7">
                                  <wp:extent cx="39370" cy="33020"/>
                                  <wp:effectExtent l="0" t="0" r="0" b="5080"/>
                                  <wp:docPr id="1129822417" name="Imagen 11298224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370" cy="33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C0748E"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DESCRIPCIÓN DE LAS ZONAS DE CESIÓN O AFECTAS AL USO PÚBLICO</w:t>
            </w:r>
          </w:p>
          <w:p w14:paraId="7D53B0D4" w14:textId="272D9023" w:rsidR="00C0748E" w:rsidRPr="00776BD3" w:rsidRDefault="00BF568C" w:rsidP="00BF568C">
            <w:pPr>
              <w:jc w:val="center"/>
              <w:rPr>
                <w:rFonts w:ascii="Museo Sans 300" w:hAnsi="Museo Sans 300" w:cs="Arial"/>
                <w:b/>
                <w:color w:val="E7E6E6" w:themeColor="background2"/>
                <w:sz w:val="18"/>
                <w:szCs w:val="16"/>
              </w:rPr>
            </w:pPr>
            <w:r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Marcar dentro del recuadro</w:t>
            </w:r>
            <w:r w:rsidR="00C0748E"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     SI:            </w:t>
            </w:r>
            <w:r w:rsidR="006D710D"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            </w:t>
            </w:r>
            <w:r w:rsidR="00C0748E"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 NO:</w:t>
            </w:r>
          </w:p>
        </w:tc>
      </w:tr>
      <w:tr w:rsidR="00C0748E" w:rsidRPr="00F82D56" w14:paraId="28C6338B" w14:textId="77777777" w:rsidTr="007662D7">
        <w:trPr>
          <w:trHeight w:val="382"/>
        </w:trPr>
        <w:tc>
          <w:tcPr>
            <w:tcW w:w="13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  <w:vAlign w:val="center"/>
          </w:tcPr>
          <w:p w14:paraId="214FBF18" w14:textId="77777777" w:rsidR="00C0748E" w:rsidRPr="00BD7ABB" w:rsidRDefault="00C0748E" w:rsidP="004F472D">
            <w:pPr>
              <w:spacing w:before="0" w:after="0"/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  <w:r w:rsidRPr="00BD7ABB">
              <w:rPr>
                <w:rFonts w:ascii="Museo Sans 300" w:hAnsi="Museo Sans 300"/>
                <w:b/>
                <w:sz w:val="16"/>
                <w:szCs w:val="16"/>
                <w:lang w:val="es-CO"/>
              </w:rPr>
              <w:t>RUPI:</w:t>
            </w:r>
          </w:p>
        </w:tc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62B39E" w14:textId="597B6692" w:rsidR="00C0748E" w:rsidRPr="00BD7ABB" w:rsidRDefault="00D9176D" w:rsidP="004F472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lang w:val="es-MX"/>
              </w:rPr>
            </w:pPr>
            <w:r>
              <w:rPr>
                <w:rFonts w:ascii="Museo Sans 300" w:hAnsi="Museo Sans 300"/>
                <w:sz w:val="16"/>
                <w:szCs w:val="16"/>
                <w:lang w:val="es-MX"/>
              </w:rPr>
              <w:t>2797-27</w:t>
            </w:r>
          </w:p>
        </w:tc>
        <w:tc>
          <w:tcPr>
            <w:tcW w:w="1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917B34" w14:textId="61AE3CE8" w:rsidR="00C0748E" w:rsidRPr="00A037E1" w:rsidRDefault="00C0748E" w:rsidP="004F472D">
            <w:pPr>
              <w:pStyle w:val="Sinespaciado"/>
              <w:jc w:val="both"/>
              <w:rPr>
                <w:rFonts w:ascii="Museo Sans 300" w:hAnsi="Museo Sans 300"/>
                <w:b/>
                <w:bCs/>
                <w:sz w:val="16"/>
                <w:szCs w:val="16"/>
                <w:lang w:val="es-MX"/>
              </w:rPr>
            </w:pPr>
            <w:r w:rsidRPr="00A037E1">
              <w:rPr>
                <w:rFonts w:ascii="Museo Sans 300" w:hAnsi="Museo Sans 300"/>
                <w:b/>
                <w:bCs/>
                <w:sz w:val="16"/>
                <w:szCs w:val="16"/>
                <w:lang w:val="es-MX"/>
              </w:rPr>
              <w:t>USO ESPECIFICO</w:t>
            </w:r>
            <w:r w:rsidR="00093302">
              <w:rPr>
                <w:rFonts w:ascii="Museo Sans 300" w:hAnsi="Museo Sans 300"/>
                <w:b/>
                <w:bCs/>
                <w:sz w:val="16"/>
                <w:szCs w:val="16"/>
                <w:lang w:val="es-MX"/>
              </w:rPr>
              <w:t>: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306CAE" w14:textId="0201D792" w:rsidR="00C0748E" w:rsidRPr="00BD7ABB" w:rsidRDefault="00090595" w:rsidP="004F472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lang w:val="es-MX"/>
              </w:rPr>
            </w:pPr>
            <w:r>
              <w:rPr>
                <w:rFonts w:ascii="Museo Sans 300" w:hAnsi="Museo Sans 300"/>
                <w:sz w:val="16"/>
                <w:szCs w:val="16"/>
                <w:lang w:val="es-MX"/>
              </w:rPr>
              <w:t xml:space="preserve">Lote Comunal </w:t>
            </w:r>
            <w:r w:rsidR="007662D7">
              <w:rPr>
                <w:rFonts w:ascii="Museo Sans 300" w:hAnsi="Museo Sans 300"/>
                <w:sz w:val="16"/>
                <w:szCs w:val="16"/>
                <w:lang w:val="es-MX"/>
              </w:rPr>
              <w:t>No</w:t>
            </w:r>
            <w:r w:rsidR="00D9176D">
              <w:rPr>
                <w:rFonts w:ascii="Museo Sans 300" w:hAnsi="Museo Sans 300"/>
                <w:sz w:val="16"/>
                <w:szCs w:val="16"/>
                <w:lang w:val="es-MX"/>
              </w:rPr>
              <w:t xml:space="preserve"> 2</w:t>
            </w:r>
          </w:p>
        </w:tc>
      </w:tr>
      <w:tr w:rsidR="00D9176D" w:rsidRPr="00F82D56" w14:paraId="27A1B024" w14:textId="77777777" w:rsidTr="007662D7">
        <w:trPr>
          <w:trHeight w:val="150"/>
        </w:trPr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  <w:vAlign w:val="center"/>
          </w:tcPr>
          <w:p w14:paraId="56B4174A" w14:textId="77777777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  <w:r w:rsidRPr="00BD7ABB">
              <w:rPr>
                <w:rFonts w:ascii="Museo Sans 300" w:hAnsi="Museo Sans 300"/>
                <w:b/>
                <w:sz w:val="16"/>
                <w:szCs w:val="16"/>
                <w:lang w:val="es-CO"/>
              </w:rPr>
              <w:t xml:space="preserve">ÁREA </w:t>
            </w:r>
          </w:p>
        </w:tc>
        <w:tc>
          <w:tcPr>
            <w:tcW w:w="666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EE49C6" w14:textId="746383D1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  <w:r w:rsidRPr="00BD7ABB">
              <w:rPr>
                <w:rFonts w:ascii="Museo Sans 300" w:hAnsi="Museo Sans 300"/>
                <w:b/>
                <w:sz w:val="16"/>
                <w:szCs w:val="16"/>
                <w:lang w:val="es-CO"/>
              </w:rPr>
              <w:t>PLANO</w:t>
            </w:r>
            <w:r>
              <w:rPr>
                <w:rFonts w:ascii="Museo Sans 300" w:hAnsi="Museo Sans 300"/>
                <w:b/>
                <w:sz w:val="16"/>
                <w:szCs w:val="16"/>
                <w:lang w:val="es-CO"/>
              </w:rPr>
              <w:t>:</w:t>
            </w:r>
          </w:p>
        </w:tc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1910D3E" w14:textId="7F0AF3FD" w:rsidR="00D9176D" w:rsidRPr="00BD7ABB" w:rsidRDefault="00D9176D" w:rsidP="00D9176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highlight w:val="yellow"/>
                <w:lang w:val="es-ES_tradnl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CB </w:t>
            </w:r>
            <w:r w:rsidR="007662D7">
              <w:rPr>
                <w:rFonts w:ascii="Museo Sans 300" w:hAnsi="Museo Sans 300" w:cs="Arial"/>
                <w:color w:val="000000"/>
                <w:sz w:val="16"/>
                <w:szCs w:val="16"/>
              </w:rPr>
              <w:t>3 /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4 - 00</w:t>
            </w:r>
          </w:p>
        </w:tc>
        <w:tc>
          <w:tcPr>
            <w:tcW w:w="1177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4B5D4F9" w14:textId="28C4EC94" w:rsidR="00D9176D" w:rsidRPr="00A037E1" w:rsidRDefault="00D9176D" w:rsidP="00D9176D">
            <w:pPr>
              <w:pStyle w:val="Sinespaciado"/>
              <w:jc w:val="both"/>
              <w:rPr>
                <w:rFonts w:ascii="Museo Sans 300" w:hAnsi="Museo Sans 300"/>
                <w:b/>
                <w:bCs/>
                <w:sz w:val="16"/>
                <w:szCs w:val="16"/>
                <w:highlight w:val="yellow"/>
                <w:lang w:val="es-ES_tradnl"/>
              </w:rPr>
            </w:pPr>
            <w:r w:rsidRPr="00A037E1">
              <w:rPr>
                <w:rFonts w:ascii="Museo Sans 300" w:hAnsi="Museo Sans 300"/>
                <w:b/>
                <w:bCs/>
                <w:sz w:val="16"/>
                <w:szCs w:val="16"/>
                <w:lang w:val="es-ES_tradnl"/>
              </w:rPr>
              <w:t>FOLIO M.I</w:t>
            </w:r>
            <w:r>
              <w:rPr>
                <w:rFonts w:ascii="Museo Sans 300" w:hAnsi="Museo Sans 300"/>
                <w:b/>
                <w:bCs/>
                <w:sz w:val="16"/>
                <w:szCs w:val="16"/>
                <w:lang w:val="es-ES_tradnl"/>
              </w:rPr>
              <w:t>:</w:t>
            </w:r>
          </w:p>
        </w:tc>
        <w:tc>
          <w:tcPr>
            <w:tcW w:w="12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B818F0" w14:textId="535C8245" w:rsidR="00D9176D" w:rsidRPr="007662D7" w:rsidRDefault="00D9176D" w:rsidP="00D9176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lang w:val="es-ES_tradnl"/>
              </w:rPr>
            </w:pPr>
            <w:r w:rsidRPr="007662D7">
              <w:rPr>
                <w:rFonts w:ascii="Museo Sans 300" w:hAnsi="Museo Sans 300"/>
                <w:sz w:val="16"/>
                <w:szCs w:val="16"/>
                <w:lang w:val="es-ES_tradnl"/>
              </w:rPr>
              <w:t>SIN</w:t>
            </w:r>
          </w:p>
        </w:tc>
      </w:tr>
      <w:tr w:rsidR="00D9176D" w:rsidRPr="00F82D56" w14:paraId="13EA4A85" w14:textId="77777777" w:rsidTr="00DF5195">
        <w:trPr>
          <w:trHeight w:val="150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  <w:vAlign w:val="center"/>
          </w:tcPr>
          <w:p w14:paraId="00EF1FC9" w14:textId="77777777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</w:p>
        </w:tc>
        <w:tc>
          <w:tcPr>
            <w:tcW w:w="666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A3192A" w14:textId="1DD5DBA1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  <w:r>
              <w:rPr>
                <w:rFonts w:ascii="Museo Sans 300" w:hAnsi="Museo Sans 300"/>
                <w:b/>
                <w:sz w:val="16"/>
                <w:szCs w:val="16"/>
                <w:lang w:val="es-CO"/>
              </w:rPr>
              <w:t>ACTA:</w:t>
            </w:r>
          </w:p>
        </w:tc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095479" w14:textId="246AA77C" w:rsidR="00D9176D" w:rsidRPr="00BD7ABB" w:rsidRDefault="007662D7" w:rsidP="00D9176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highlight w:val="yellow"/>
                <w:lang w:val="es-ES_tradnl"/>
              </w:rPr>
            </w:pPr>
            <w:r w:rsidRPr="00D9176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Recibo </w:t>
            </w:r>
            <w:r w:rsidR="00D9176D" w:rsidRPr="00D9176D">
              <w:rPr>
                <w:rFonts w:ascii="Museo Sans 300" w:hAnsi="Museo Sans 300" w:cs="Arial"/>
                <w:color w:val="000000"/>
                <w:sz w:val="16"/>
                <w:szCs w:val="16"/>
              </w:rPr>
              <w:t>No. 023 de 10/02/1999</w:t>
            </w:r>
          </w:p>
        </w:tc>
        <w:tc>
          <w:tcPr>
            <w:tcW w:w="1177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CFA80D8" w14:textId="30576477" w:rsidR="00D9176D" w:rsidRPr="00A037E1" w:rsidRDefault="00D9176D" w:rsidP="00D9176D">
            <w:pPr>
              <w:pStyle w:val="Sinespaciado"/>
              <w:jc w:val="both"/>
              <w:rPr>
                <w:rFonts w:ascii="Museo Sans 300" w:hAnsi="Museo Sans 300"/>
                <w:b/>
                <w:bCs/>
                <w:sz w:val="16"/>
                <w:szCs w:val="16"/>
                <w:highlight w:val="yellow"/>
                <w:lang w:val="es-ES_tradnl"/>
              </w:rPr>
            </w:pPr>
            <w:r w:rsidRPr="00A037E1">
              <w:rPr>
                <w:rFonts w:ascii="Museo Sans 300" w:hAnsi="Museo Sans 300"/>
                <w:b/>
                <w:bCs/>
                <w:sz w:val="16"/>
                <w:szCs w:val="16"/>
                <w:lang w:val="es-ES_tradnl"/>
              </w:rPr>
              <w:t>ESCRITURA</w:t>
            </w:r>
            <w:r>
              <w:rPr>
                <w:rFonts w:ascii="Museo Sans 300" w:hAnsi="Museo Sans 300"/>
                <w:b/>
                <w:bCs/>
                <w:sz w:val="16"/>
                <w:szCs w:val="16"/>
                <w:lang w:val="es-ES_tradnl"/>
              </w:rPr>
              <w:t>:</w:t>
            </w:r>
          </w:p>
        </w:tc>
        <w:tc>
          <w:tcPr>
            <w:tcW w:w="12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2DC4F9" w14:textId="1AC8EDDB" w:rsidR="00D9176D" w:rsidRPr="007662D7" w:rsidRDefault="00D9176D" w:rsidP="00D9176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lang w:val="es-ES_tradnl"/>
              </w:rPr>
            </w:pPr>
            <w:r w:rsidRPr="007662D7">
              <w:rPr>
                <w:rFonts w:ascii="Museo Sans 300" w:hAnsi="Museo Sans 300"/>
                <w:sz w:val="16"/>
                <w:szCs w:val="16"/>
                <w:lang w:val="es-ES_tradnl"/>
              </w:rPr>
              <w:t>SIN</w:t>
            </w:r>
          </w:p>
        </w:tc>
      </w:tr>
      <w:tr w:rsidR="00D9176D" w:rsidRPr="00F82D56" w14:paraId="683DC554" w14:textId="77777777" w:rsidTr="00DF5195">
        <w:trPr>
          <w:trHeight w:val="150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  <w:vAlign w:val="center"/>
          </w:tcPr>
          <w:p w14:paraId="1E397D6D" w14:textId="77777777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</w:p>
        </w:tc>
        <w:tc>
          <w:tcPr>
            <w:tcW w:w="666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8D7F6A" w14:textId="25B4A2CA" w:rsidR="00D9176D" w:rsidRPr="00BD7ABB" w:rsidRDefault="00D9176D" w:rsidP="00D9176D">
            <w:pPr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  <w:r w:rsidRPr="00BD7ABB">
              <w:rPr>
                <w:rFonts w:ascii="Museo Sans 300" w:hAnsi="Museo Sans 300"/>
                <w:b/>
                <w:sz w:val="16"/>
                <w:szCs w:val="16"/>
                <w:lang w:val="es-CO"/>
              </w:rPr>
              <w:t>AREA U.A.E.C.D</w:t>
            </w:r>
            <w:r>
              <w:rPr>
                <w:rFonts w:ascii="Museo Sans 300" w:hAnsi="Museo Sans 300"/>
                <w:b/>
                <w:sz w:val="16"/>
                <w:szCs w:val="16"/>
                <w:lang w:val="es-CO"/>
              </w:rPr>
              <w:t>:</w:t>
            </w:r>
          </w:p>
        </w:tc>
        <w:tc>
          <w:tcPr>
            <w:tcW w:w="3633" w:type="pct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5DBD8E" w14:textId="77777777" w:rsidR="00D9176D" w:rsidRPr="00BD7ABB" w:rsidRDefault="00D9176D" w:rsidP="00D9176D">
            <w:pPr>
              <w:pStyle w:val="Sinespaciado"/>
              <w:jc w:val="both"/>
              <w:rPr>
                <w:rFonts w:ascii="Museo Sans 300" w:hAnsi="Museo Sans 300"/>
                <w:sz w:val="16"/>
                <w:szCs w:val="16"/>
                <w:highlight w:val="yellow"/>
                <w:lang w:val="es-ES_tradnl"/>
              </w:rPr>
            </w:pPr>
          </w:p>
        </w:tc>
      </w:tr>
      <w:tr w:rsidR="00D9176D" w:rsidRPr="00F82D56" w14:paraId="33CF7C94" w14:textId="77777777" w:rsidTr="004F472D">
        <w:trPr>
          <w:trHeight w:val="319"/>
        </w:trPr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</w:tcPr>
          <w:p w14:paraId="18D392FF" w14:textId="77777777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</w:p>
          <w:p w14:paraId="2A30EE57" w14:textId="33F5408C" w:rsidR="00D9176D" w:rsidRPr="006D710D" w:rsidRDefault="00D9176D" w:rsidP="00D9176D">
            <w:pPr>
              <w:pStyle w:val="Sinespaciado"/>
              <w:rPr>
                <w:rFonts w:ascii="Museo Sans 300" w:hAnsi="Museo Sans 300" w:cs="Arial"/>
                <w:i/>
                <w:iCs/>
                <w:snapToGrid w:val="0"/>
                <w:sz w:val="16"/>
                <w:szCs w:val="16"/>
                <w:lang w:val="es-MX" w:eastAsia="es-ES"/>
              </w:rPr>
            </w:pPr>
            <w:r w:rsidRPr="006D710D">
              <w:rPr>
                <w:rFonts w:ascii="Museo Sans 300" w:hAnsi="Museo Sans 300" w:cs="Arial"/>
                <w:i/>
                <w:iCs/>
                <w:snapToGrid w:val="0"/>
                <w:sz w:val="16"/>
                <w:szCs w:val="16"/>
                <w:lang w:val="es-MX" w:eastAsia="es-ES"/>
              </w:rPr>
              <w:t>*En caso de requerirse registrar varios predios favor repetir la tabla las veces necesarias agrupando por cada destinación.</w:t>
            </w:r>
          </w:p>
          <w:p w14:paraId="182557F7" w14:textId="77777777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</w:p>
          <w:tbl>
            <w:tblPr>
              <w:tblStyle w:val="Tablaconcuadrcul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82"/>
              <w:gridCol w:w="5082"/>
            </w:tblGrid>
            <w:tr w:rsidR="00D9176D" w:rsidRPr="006D710D" w14:paraId="702FC873" w14:textId="77777777" w:rsidTr="00CC02B0">
              <w:tc>
                <w:tcPr>
                  <w:tcW w:w="5082" w:type="dxa"/>
                </w:tcPr>
                <w:p w14:paraId="57C508FB" w14:textId="77777777" w:rsidR="00D9176D" w:rsidRDefault="00D9176D" w:rsidP="007B2BC9">
                  <w:pPr>
                    <w:framePr w:hSpace="141" w:wrap="around" w:vAnchor="text" w:hAnchor="text" w:xAlign="center" w:y="1"/>
                    <w:spacing w:before="0" w:after="0"/>
                    <w:suppressOverlap/>
                    <w:jc w:val="center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proofErr w:type="gramStart"/>
                  <w:r w:rsidRPr="006D710D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TOTAL</w:t>
                  </w:r>
                  <w:proofErr w:type="gramEnd"/>
                  <w:r w:rsidRPr="006D710D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 xml:space="preserve"> CESIÓN (POR DESTINACIÓN):</w:t>
                  </w:r>
                </w:p>
                <w:p w14:paraId="2185EBF9" w14:textId="44701742" w:rsidR="00D9176D" w:rsidRPr="006D710D" w:rsidRDefault="00D9176D" w:rsidP="007B2BC9">
                  <w:pPr>
                    <w:framePr w:hSpace="141" w:wrap="around" w:vAnchor="text" w:hAnchor="text" w:xAlign="center" w:y="1"/>
                    <w:spacing w:before="0" w:after="0"/>
                    <w:suppressOverlap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</w:tc>
              <w:tc>
                <w:tcPr>
                  <w:tcW w:w="5082" w:type="dxa"/>
                </w:tcPr>
                <w:p w14:paraId="29BA6E8C" w14:textId="77777777" w:rsidR="00D9176D" w:rsidRPr="006D710D" w:rsidRDefault="00D9176D" w:rsidP="007B2BC9">
                  <w:pPr>
                    <w:framePr w:hSpace="141" w:wrap="around" w:vAnchor="text" w:hAnchor="text" w:xAlign="center" w:y="1"/>
                    <w:spacing w:before="0" w:after="0"/>
                    <w:suppressOverlap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</w:tc>
            </w:tr>
          </w:tbl>
          <w:p w14:paraId="51B1F1DB" w14:textId="77777777" w:rsidR="00D9176D" w:rsidRPr="006D710D" w:rsidRDefault="00D9176D" w:rsidP="00D9176D">
            <w:pPr>
              <w:spacing w:before="0" w:after="0"/>
              <w:jc w:val="left"/>
              <w:rPr>
                <w:rFonts w:ascii="Museo Sans 300" w:hAnsi="Museo Sans 300"/>
                <w:b/>
                <w:sz w:val="16"/>
                <w:szCs w:val="16"/>
                <w:lang w:val="es-CO"/>
              </w:rPr>
            </w:pPr>
          </w:p>
          <w:p w14:paraId="5E605B74" w14:textId="1E144A27" w:rsidR="00D9176D" w:rsidRPr="006D710D" w:rsidRDefault="00D9176D" w:rsidP="00D9176D">
            <w:pPr>
              <w:pStyle w:val="Sinespaciado"/>
              <w:rPr>
                <w:rFonts w:ascii="Museo Sans 300" w:hAnsi="Museo Sans 300" w:cs="Arial"/>
                <w:i/>
                <w:iCs/>
                <w:snapToGrid w:val="0"/>
                <w:sz w:val="16"/>
                <w:szCs w:val="16"/>
                <w:lang w:val="es-MX" w:eastAsia="es-ES"/>
              </w:rPr>
            </w:pPr>
            <w:r w:rsidRPr="006D710D">
              <w:rPr>
                <w:rFonts w:ascii="Museo Sans 300" w:hAnsi="Museo Sans 300" w:cs="Arial"/>
                <w:i/>
                <w:iCs/>
                <w:snapToGrid w:val="0"/>
                <w:sz w:val="16"/>
                <w:szCs w:val="16"/>
                <w:lang w:val="es-MX" w:eastAsia="es-ES"/>
              </w:rPr>
              <w:t>*Se debe diligenciar por cada grupo de predios totalizando según su destinación a Uso Nivel 1.</w:t>
            </w:r>
          </w:p>
          <w:p w14:paraId="1513C1DB" w14:textId="77777777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</w:p>
          <w:tbl>
            <w:tblPr>
              <w:tblStyle w:val="Tablaconcuadrcul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82"/>
              <w:gridCol w:w="5082"/>
            </w:tblGrid>
            <w:tr w:rsidR="00D9176D" w14:paraId="6400CB95" w14:textId="77777777" w:rsidTr="006D710D">
              <w:tc>
                <w:tcPr>
                  <w:tcW w:w="5082" w:type="dxa"/>
                </w:tcPr>
                <w:p w14:paraId="62720B56" w14:textId="77777777" w:rsidR="00D9176D" w:rsidRDefault="00D9176D" w:rsidP="007B2BC9">
                  <w:pPr>
                    <w:framePr w:hSpace="141" w:wrap="around" w:vAnchor="text" w:hAnchor="text" w:xAlign="center" w:y="1"/>
                    <w:spacing w:before="0" w:after="0"/>
                    <w:suppressOverlap/>
                    <w:jc w:val="center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6D710D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ÁREA TOTAL DE CESIONES AL DISTRITO:</w:t>
                  </w:r>
                </w:p>
                <w:p w14:paraId="1F5FB49B" w14:textId="075B5F79" w:rsidR="00D9176D" w:rsidRPr="006D710D" w:rsidRDefault="00D9176D" w:rsidP="007B2BC9">
                  <w:pPr>
                    <w:framePr w:hSpace="141" w:wrap="around" w:vAnchor="text" w:hAnchor="text" w:xAlign="center" w:y="1"/>
                    <w:spacing w:before="0" w:after="0"/>
                    <w:suppressOverlap/>
                    <w:jc w:val="left"/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5082" w:type="dxa"/>
                </w:tcPr>
                <w:p w14:paraId="35A05C46" w14:textId="77777777" w:rsidR="00D9176D" w:rsidRDefault="00D9176D" w:rsidP="007B2BC9">
                  <w:pPr>
                    <w:pStyle w:val="Sinespaciado"/>
                    <w:framePr w:hSpace="141" w:wrap="around" w:vAnchor="text" w:hAnchor="text" w:xAlign="center" w:y="1"/>
                    <w:suppressOverlap/>
                    <w:rPr>
                      <w:rFonts w:ascii="Museo Sans 300" w:hAnsi="Museo Sans 300" w:cs="Arial"/>
                      <w:snapToGrid w:val="0"/>
                      <w:sz w:val="16"/>
                      <w:szCs w:val="16"/>
                      <w:lang w:val="es-MX" w:eastAsia="es-ES"/>
                    </w:rPr>
                  </w:pPr>
                </w:p>
              </w:tc>
            </w:tr>
          </w:tbl>
          <w:p w14:paraId="27B25645" w14:textId="77777777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</w:p>
          <w:p w14:paraId="61E94FD5" w14:textId="61A6D9C5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  <w:r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  <w:t>*Se debe diligenciar una sola vez al final de la identificación de los predios.</w:t>
            </w:r>
          </w:p>
          <w:p w14:paraId="2DA14174" w14:textId="77777777" w:rsidR="00D9176D" w:rsidRDefault="00D9176D" w:rsidP="00D9176D">
            <w:pPr>
              <w:pStyle w:val="Sinespaciado"/>
              <w:rPr>
                <w:rFonts w:ascii="Museo Sans 300" w:hAnsi="Museo Sans 300" w:cs="Arial"/>
                <w:snapToGrid w:val="0"/>
                <w:sz w:val="16"/>
                <w:szCs w:val="16"/>
                <w:lang w:val="es-MX" w:eastAsia="es-ES"/>
              </w:rPr>
            </w:pPr>
          </w:p>
          <w:p w14:paraId="503B6327" w14:textId="3E794441" w:rsidR="00D9176D" w:rsidRDefault="00D9176D" w:rsidP="00D9176D">
            <w:pPr>
              <w:spacing w:before="0" w:after="0" w:line="276" w:lineRule="auto"/>
              <w:ind w:firstLine="720"/>
              <w:rPr>
                <w:rFonts w:ascii="Museo Sans 300" w:hAnsi="Museo Sans 300"/>
                <w:b/>
                <w:bCs/>
              </w:rPr>
            </w:pPr>
            <w:r>
              <w:rPr>
                <w:rFonts w:ascii="Museo Sans 300" w:hAnsi="Museo Sans 300"/>
                <w:b/>
                <w:bCs/>
              </w:rPr>
              <w:t>7</w:t>
            </w:r>
            <w:r w:rsidRPr="008F0DA8">
              <w:rPr>
                <w:rFonts w:ascii="Museo Sans 300" w:hAnsi="Museo Sans 300"/>
                <w:b/>
                <w:bCs/>
              </w:rPr>
              <w:t xml:space="preserve">. </w:t>
            </w:r>
            <w:r>
              <w:rPr>
                <w:rFonts w:ascii="Museo Sans 300" w:hAnsi="Museo Sans 300"/>
                <w:b/>
                <w:bCs/>
              </w:rPr>
              <w:t>Inform</w:t>
            </w:r>
            <w:r w:rsidRPr="008F0DA8">
              <w:rPr>
                <w:rFonts w:ascii="Museo Sans 300" w:hAnsi="Museo Sans 300"/>
                <w:b/>
                <w:bCs/>
              </w:rPr>
              <w:t>ación Actas:</w:t>
            </w:r>
          </w:p>
          <w:tbl>
            <w:tblPr>
              <w:tblpPr w:leftFromText="141" w:rightFromText="141" w:vertAnchor="text" w:tblpXSpec="center" w:tblpY="1"/>
              <w:tblOverlap w:val="never"/>
              <w:tblW w:w="10282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696"/>
              <w:gridCol w:w="2768"/>
              <w:gridCol w:w="2910"/>
              <w:gridCol w:w="2908"/>
            </w:tblGrid>
            <w:tr w:rsidR="00D9176D" w:rsidRPr="00F82D56" w14:paraId="08C72B48" w14:textId="77777777" w:rsidTr="00753CBC">
              <w:trPr>
                <w:trHeight w:val="146"/>
              </w:trPr>
              <w:tc>
                <w:tcPr>
                  <w:tcW w:w="5000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2195BED8" w14:textId="5417A504" w:rsidR="00D9176D" w:rsidRPr="00F82D56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sz w:val="18"/>
                      <w:szCs w:val="16"/>
                    </w:rPr>
                  </w:pP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INFORMACIÓN DE ACTAS RECIBO O TOMA DE POSESIÓN </w:t>
                  </w:r>
                </w:p>
              </w:tc>
            </w:tr>
            <w:tr w:rsidR="00D9176D" w:rsidRPr="00F82D56" w14:paraId="62D405B8" w14:textId="77777777" w:rsidTr="00F31373">
              <w:trPr>
                <w:trHeight w:val="416"/>
              </w:trPr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742497A3" w14:textId="411C0289" w:rsidR="00D9176D" w:rsidRPr="00F31373" w:rsidRDefault="00D9176D" w:rsidP="00D9176D">
                  <w:pPr>
                    <w:widowControl/>
                    <w:spacing w:before="0" w:after="0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7D5B97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TIPO ACTA</w:t>
                  </w:r>
                  <w:r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:</w:t>
                  </w:r>
                </w:p>
              </w:tc>
              <w:tc>
                <w:tcPr>
                  <w:tcW w:w="134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BD440F" w14:textId="674295A8" w:rsidR="00D9176D" w:rsidRPr="007D5B97" w:rsidRDefault="002E7D2F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POSESION</w:t>
                  </w:r>
                </w:p>
              </w:tc>
              <w:tc>
                <w:tcPr>
                  <w:tcW w:w="1415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2E8F321" w14:textId="5F7967E8" w:rsidR="00D9176D" w:rsidRPr="00093302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  <w:t>NÚMERO</w:t>
                  </w:r>
                  <w:r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  <w:t>:</w:t>
                  </w:r>
                </w:p>
              </w:tc>
              <w:tc>
                <w:tcPr>
                  <w:tcW w:w="1414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DA469F" w14:textId="513C60CE" w:rsidR="00D9176D" w:rsidRPr="007D5B97" w:rsidRDefault="002E7D2F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023</w:t>
                  </w:r>
                </w:p>
              </w:tc>
            </w:tr>
            <w:tr w:rsidR="00D9176D" w:rsidRPr="00F82D56" w14:paraId="564CB3C9" w14:textId="77777777" w:rsidTr="00F31373">
              <w:trPr>
                <w:trHeight w:val="146"/>
              </w:trPr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2EC49A7A" w14:textId="6A9A0DE5" w:rsidR="00D9176D" w:rsidRPr="00F31373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CEDENTE</w:t>
                  </w:r>
                  <w:r w:rsidRPr="007D5B97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 xml:space="preserve">: </w:t>
                  </w:r>
                </w:p>
              </w:tc>
              <w:tc>
                <w:tcPr>
                  <w:tcW w:w="134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4F4F0A" w14:textId="6AE25DCA" w:rsidR="00D9176D" w:rsidRPr="007D5B97" w:rsidRDefault="006B7E93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Zona de Cesión Obligatorias Distrito Capital</w:t>
                  </w:r>
                </w:p>
              </w:tc>
              <w:tc>
                <w:tcPr>
                  <w:tcW w:w="1415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F9803E1" w14:textId="4F941F99" w:rsidR="00D9176D" w:rsidRPr="00093302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  <w:t>FECHA</w:t>
                  </w:r>
                  <w:r>
                    <w:rPr>
                      <w:rFonts w:ascii="Museo Sans 300" w:hAnsi="Museo Sans 300" w:cs="Arial"/>
                      <w:b/>
                      <w:bCs/>
                      <w:sz w:val="16"/>
                      <w:szCs w:val="16"/>
                      <w:lang w:val="es-MX"/>
                    </w:rPr>
                    <w:t>:</w:t>
                  </w:r>
                </w:p>
              </w:tc>
              <w:tc>
                <w:tcPr>
                  <w:tcW w:w="1414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67058C" w14:textId="6121708D" w:rsidR="00D9176D" w:rsidRPr="007D5B97" w:rsidRDefault="002E7D2F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10/02/1999</w:t>
                  </w:r>
                </w:p>
              </w:tc>
            </w:tr>
          </w:tbl>
          <w:p w14:paraId="7F0A0976" w14:textId="4C895D6B" w:rsidR="00D9176D" w:rsidRDefault="00D9176D" w:rsidP="00D9176D">
            <w:pPr>
              <w:spacing w:before="0" w:after="0" w:line="276" w:lineRule="auto"/>
              <w:ind w:firstLine="720"/>
              <w:rPr>
                <w:rFonts w:ascii="Museo Sans 300" w:hAnsi="Museo Sans 300" w:cs="Arial"/>
                <w:i/>
                <w:iCs/>
                <w:sz w:val="14"/>
                <w:szCs w:val="14"/>
                <w:lang w:val="es-MX"/>
              </w:rPr>
            </w:pPr>
            <w:r w:rsidRPr="00F31373">
              <w:rPr>
                <w:rFonts w:ascii="Museo Sans 300" w:hAnsi="Museo Sans 300" w:cs="Arial"/>
                <w:i/>
                <w:iCs/>
                <w:sz w:val="14"/>
                <w:szCs w:val="14"/>
                <w:lang w:val="es-MX"/>
              </w:rPr>
              <w:t>Favor repetir la tabla las veces necesarias.</w:t>
            </w:r>
          </w:p>
          <w:p w14:paraId="0626E659" w14:textId="77777777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b/>
                <w:bCs/>
              </w:rPr>
            </w:pPr>
          </w:p>
          <w:tbl>
            <w:tblPr>
              <w:tblpPr w:leftFromText="141" w:rightFromText="141" w:vertAnchor="text" w:tblpXSpec="center" w:tblpY="1"/>
              <w:tblOverlap w:val="never"/>
              <w:tblW w:w="10282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239"/>
              <w:gridCol w:w="8043"/>
            </w:tblGrid>
            <w:tr w:rsidR="00D9176D" w:rsidRPr="00F82D56" w14:paraId="6AD593E6" w14:textId="77777777" w:rsidTr="00753CBC">
              <w:trPr>
                <w:trHeight w:val="146"/>
              </w:trPr>
              <w:tc>
                <w:tcPr>
                  <w:tcW w:w="5000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6E2FA0CA" w14:textId="5FAF0BF7" w:rsidR="00D9176D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27200" behindDoc="0" locked="0" layoutInCell="1" allowOverlap="1" wp14:anchorId="06CF0ABB" wp14:editId="2CF2E7BD">
                            <wp:simplePos x="0" y="0"/>
                            <wp:positionH relativeFrom="column">
                              <wp:posOffset>4809490</wp:posOffset>
                            </wp:positionH>
                            <wp:positionV relativeFrom="paragraph">
                              <wp:posOffset>241300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1440329159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5F35B9F" w14:textId="77777777" w:rsidR="00D9176D" w:rsidRPr="006F38C9" w:rsidRDefault="00D9176D" w:rsidP="00F31373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440EBCE7" wp14:editId="0471B11B">
                                              <wp:extent cx="39370" cy="33020"/>
                                              <wp:effectExtent l="0" t="0" r="0" b="5080"/>
                                              <wp:docPr id="7" name="Imagen 7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6CF0ABB" id="_x0000_s1028" style="position:absolute;left:0;text-align:left;margin-left:378.7pt;margin-top:19pt;width:18.5pt;height:1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" filled="f" strokecolor="white [3212]" strokeweight="1pt">
                            <v:textbox>
                              <w:txbxContent>
                                <w:p w14:paraId="65F35B9F" w14:textId="77777777" w:rsidR="00D9176D" w:rsidRPr="006F38C9" w:rsidRDefault="00D9176D" w:rsidP="00F31373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440EBCE7" wp14:editId="0471B11B">
                                        <wp:extent cx="39370" cy="33020"/>
                                        <wp:effectExtent l="0" t="0" r="0" b="5080"/>
                                        <wp:docPr id="7" name="Imagen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26176" behindDoc="0" locked="0" layoutInCell="1" allowOverlap="1" wp14:anchorId="2CFE2070" wp14:editId="7DB0F69A">
                            <wp:simplePos x="0" y="0"/>
                            <wp:positionH relativeFrom="column">
                              <wp:posOffset>3753485</wp:posOffset>
                            </wp:positionH>
                            <wp:positionV relativeFrom="paragraph">
                              <wp:posOffset>238125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1062502194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8A3FB5A" w14:textId="77777777" w:rsidR="00D9176D" w:rsidRPr="006F38C9" w:rsidRDefault="00D9176D" w:rsidP="00F31373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65EE7B6B" wp14:editId="09019BE7">
                                              <wp:extent cx="39370" cy="33020"/>
                                              <wp:effectExtent l="0" t="0" r="0" b="5080"/>
                                              <wp:docPr id="8" name="Imagen 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CFE2070" id="_x0000_s1029" style="position:absolute;left:0;text-align:left;margin-left:295.55pt;margin-top:18.75pt;width:18.5pt;height:1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" filled="f" strokecolor="white [3212]" strokeweight="1pt">
                            <v:textbox>
                              <w:txbxContent>
                                <w:p w14:paraId="18A3FB5A" w14:textId="77777777" w:rsidR="00D9176D" w:rsidRPr="006F38C9" w:rsidRDefault="00D9176D" w:rsidP="00F31373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65EE7B6B" wp14:editId="09019BE7">
                                        <wp:extent cx="39370" cy="33020"/>
                                        <wp:effectExtent l="0" t="0" r="0" b="5080"/>
                                        <wp:docPr id="8" name="Imagen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CONCEPTO DE VIABILIDAD, ELABORACIÓN Y/O MODIFICACIÓN DE ACTA:</w:t>
                  </w:r>
                </w:p>
                <w:p w14:paraId="1DC6B334" w14:textId="602F2DC5" w:rsidR="00D9176D" w:rsidRPr="004B2D87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</w:pP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Marcar dentro del recuadro</w:t>
                  </w:r>
                  <w:r w:rsidRPr="009C11B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 </w:t>
                  </w: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SI:                         NO:</w:t>
                  </w:r>
                </w:p>
              </w:tc>
            </w:tr>
            <w:tr w:rsidR="00D9176D" w:rsidRPr="00F82D56" w14:paraId="745C28E0" w14:textId="77777777" w:rsidTr="007662D7">
              <w:trPr>
                <w:trHeight w:val="528"/>
              </w:trPr>
              <w:tc>
                <w:tcPr>
                  <w:tcW w:w="10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1E97DFBC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  <w:p w14:paraId="436EE878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7D5B97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TIPO ACTA:</w:t>
                  </w:r>
                </w:p>
                <w:p w14:paraId="10D90DC7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911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1F23806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</w:tc>
            </w:tr>
            <w:tr w:rsidR="00D9176D" w:rsidRPr="00F82D56" w14:paraId="75D4FBDC" w14:textId="77777777" w:rsidTr="007662D7">
              <w:trPr>
                <w:trHeight w:val="552"/>
              </w:trPr>
              <w:tc>
                <w:tcPr>
                  <w:tcW w:w="10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0E990C65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  <w:p w14:paraId="207D2B47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7D5B97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 xml:space="preserve">OBSERVACIONES: </w:t>
                  </w:r>
                </w:p>
                <w:p w14:paraId="7CF1F930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911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F1A1B1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</w:tc>
            </w:tr>
          </w:tbl>
          <w:p w14:paraId="31312F8E" w14:textId="77777777" w:rsidR="007662D7" w:rsidRDefault="007662D7" w:rsidP="00D9176D">
            <w:pPr>
              <w:spacing w:before="0" w:after="0" w:line="276" w:lineRule="auto"/>
              <w:ind w:firstLine="720"/>
              <w:rPr>
                <w:rFonts w:ascii="Museo Sans 300" w:hAnsi="Museo Sans 300"/>
                <w:b/>
                <w:bCs/>
              </w:rPr>
            </w:pPr>
          </w:p>
          <w:p w14:paraId="2312E89D" w14:textId="75FE207C" w:rsidR="00D9176D" w:rsidRPr="00300FDA" w:rsidRDefault="00D9176D" w:rsidP="00D9176D">
            <w:pPr>
              <w:spacing w:before="0" w:after="0" w:line="276" w:lineRule="auto"/>
              <w:ind w:firstLine="720"/>
              <w:rPr>
                <w:rFonts w:ascii="Museo Sans 300" w:hAnsi="Museo Sans 300"/>
                <w:b/>
                <w:bCs/>
              </w:rPr>
            </w:pPr>
            <w:r>
              <w:rPr>
                <w:rFonts w:ascii="Museo Sans 300" w:hAnsi="Museo Sans 300"/>
                <w:b/>
                <w:bCs/>
              </w:rPr>
              <w:t>8</w:t>
            </w:r>
            <w:r w:rsidRPr="008F0DA8">
              <w:rPr>
                <w:rFonts w:ascii="Museo Sans 300" w:hAnsi="Museo Sans 300"/>
                <w:b/>
                <w:bCs/>
              </w:rPr>
              <w:t>.</w:t>
            </w:r>
            <w:r>
              <w:rPr>
                <w:rFonts w:ascii="Museo Sans 300" w:hAnsi="Museo Sans 300"/>
                <w:b/>
                <w:bCs/>
              </w:rPr>
              <w:t xml:space="preserve"> </w:t>
            </w:r>
            <w:r w:rsidRPr="00300FDA">
              <w:rPr>
                <w:rFonts w:ascii="Museo Sans 300" w:hAnsi="Museo Sans 300"/>
                <w:b/>
                <w:bCs/>
                <w:lang w:val="es-MX"/>
              </w:rPr>
              <w:t>Información Catastral del (los) predio(s):</w:t>
            </w:r>
          </w:p>
          <w:tbl>
            <w:tblPr>
              <w:tblStyle w:val="Tablaconcuadrcul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1"/>
              <w:gridCol w:w="2541"/>
              <w:gridCol w:w="2541"/>
              <w:gridCol w:w="2541"/>
            </w:tblGrid>
            <w:tr w:rsidR="00D9176D" w14:paraId="4AF20BB5" w14:textId="77777777" w:rsidTr="00A64D1F">
              <w:tc>
                <w:tcPr>
                  <w:tcW w:w="10164" w:type="dxa"/>
                  <w:gridSpan w:val="4"/>
                  <w:shd w:val="clear" w:color="auto" w:fill="E43420"/>
                  <w:vAlign w:val="center"/>
                </w:tcPr>
                <w:p w14:paraId="764E7FAB" w14:textId="4D89B20D" w:rsidR="00D9176D" w:rsidRDefault="00D9176D" w:rsidP="007B2BC9">
                  <w:pPr>
                    <w:framePr w:hSpace="141" w:wrap="around" w:vAnchor="text" w:hAnchor="text" w:xAlign="center" w:y="1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28224" behindDoc="0" locked="0" layoutInCell="1" allowOverlap="1" wp14:anchorId="0983B46F" wp14:editId="08F173F3">
                            <wp:simplePos x="0" y="0"/>
                            <wp:positionH relativeFrom="column">
                              <wp:posOffset>4688840</wp:posOffset>
                            </wp:positionH>
                            <wp:positionV relativeFrom="paragraph">
                              <wp:posOffset>248285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1457969641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F615202" w14:textId="77777777" w:rsidR="00D9176D" w:rsidRPr="006F38C9" w:rsidRDefault="00D9176D" w:rsidP="00FD0F77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0A4201BA" wp14:editId="2148F166">
                                              <wp:extent cx="39370" cy="33020"/>
                                              <wp:effectExtent l="0" t="0" r="0" b="5080"/>
                                              <wp:docPr id="9" name="Imagen 9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0983B46F" id="_x0000_s1030" style="position:absolute;left:0;text-align:left;margin-left:369.2pt;margin-top:19.55pt;width:18.5pt;height:1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" filled="f" strokecolor="white [3212]" strokeweight="1pt">
                            <v:textbox>
                              <w:txbxContent>
                                <w:p w14:paraId="1F615202" w14:textId="77777777" w:rsidR="00D9176D" w:rsidRPr="006F38C9" w:rsidRDefault="00D9176D" w:rsidP="00FD0F77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0A4201BA" wp14:editId="2148F166">
                                        <wp:extent cx="39370" cy="33020"/>
                                        <wp:effectExtent l="0" t="0" r="0" b="5080"/>
                                        <wp:docPr id="9" name="Imagen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29248" behindDoc="0" locked="0" layoutInCell="1" allowOverlap="1" wp14:anchorId="1D64EF7D" wp14:editId="31F9EA73">
                            <wp:simplePos x="0" y="0"/>
                            <wp:positionH relativeFrom="column">
                              <wp:posOffset>3620770</wp:posOffset>
                            </wp:positionH>
                            <wp:positionV relativeFrom="paragraph">
                              <wp:posOffset>243205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988516362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211D0FD" w14:textId="77777777" w:rsidR="00D9176D" w:rsidRPr="006F38C9" w:rsidRDefault="00D9176D" w:rsidP="00FD0F77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7248974F" wp14:editId="65E1B81E">
                                              <wp:extent cx="39370" cy="33020"/>
                                              <wp:effectExtent l="0" t="0" r="0" b="5080"/>
                                              <wp:docPr id="10" name="Imagen 10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D64EF7D" id="_x0000_s1031" style="position:absolute;left:0;text-align:left;margin-left:285.1pt;margin-top:19.15pt;width:18.5pt;height:1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" filled="f" strokecolor="white [3212]" strokeweight="1pt">
                            <v:textbox>
                              <w:txbxContent>
                                <w:p w14:paraId="7211D0FD" w14:textId="77777777" w:rsidR="00D9176D" w:rsidRPr="006F38C9" w:rsidRDefault="00D9176D" w:rsidP="00FD0F77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7248974F" wp14:editId="65E1B81E">
                                        <wp:extent cx="39370" cy="33020"/>
                                        <wp:effectExtent l="0" t="0" r="0" b="5080"/>
                                        <wp:docPr id="10" name="Imagen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INFORMACIÓN CATASTRAL DEL (LOS) PREDIOS:    </w:t>
                  </w:r>
                </w:p>
                <w:p w14:paraId="06618BB5" w14:textId="6CD09F13" w:rsidR="00D9176D" w:rsidRPr="004B2D87" w:rsidRDefault="00D9176D" w:rsidP="007B2BC9">
                  <w:pPr>
                    <w:framePr w:hSpace="141" w:wrap="around" w:vAnchor="text" w:hAnchor="text" w:xAlign="center" w:y="1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</w:pP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Marcar dentro del recuadro</w:t>
                  </w:r>
                  <w:r w:rsidRPr="009C11B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 </w:t>
                  </w: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 xml:space="preserve"> SI:                         NO:</w:t>
                  </w:r>
                </w:p>
                <w:p w14:paraId="6733D7FE" w14:textId="548E0D87" w:rsidR="00D9176D" w:rsidRPr="00093302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/>
                      <w:b/>
                      <w:bCs/>
                      <w:color w:val="FFFFFF" w:themeColor="background1"/>
                    </w:rPr>
                  </w:pPr>
                  <w:r w:rsidRPr="004B2D87">
                    <w:rPr>
                      <w:rFonts w:ascii="Museo Sans 300" w:hAnsi="Museo Sans 300"/>
                      <w:b/>
                      <w:color w:val="FFFFFF" w:themeColor="background1"/>
                      <w:sz w:val="16"/>
                      <w:szCs w:val="18"/>
                    </w:rPr>
                    <w:t>Según el Sistema Integrado de Información Catastral (SIIC)</w:t>
                  </w:r>
                </w:p>
              </w:tc>
            </w:tr>
            <w:tr w:rsidR="00D9176D" w14:paraId="3508FC9F" w14:textId="77777777" w:rsidTr="004F472D">
              <w:tc>
                <w:tcPr>
                  <w:tcW w:w="2541" w:type="dxa"/>
                  <w:vAlign w:val="center"/>
                </w:tcPr>
                <w:p w14:paraId="42B7EFD4" w14:textId="73254884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NOMENCLATURA ACTUAL:</w:t>
                  </w:r>
                </w:p>
              </w:tc>
              <w:tc>
                <w:tcPr>
                  <w:tcW w:w="2541" w:type="dxa"/>
                  <w:vAlign w:val="center"/>
                </w:tcPr>
                <w:p w14:paraId="25786006" w14:textId="4C91E1E3" w:rsidR="00D9176D" w:rsidRDefault="00707788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/>
                      <w:b/>
                      <w:bCs/>
                    </w:rPr>
                  </w:pPr>
                  <w:r w:rsidRPr="00707788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CL 80A SUR 17N 80</w:t>
                  </w:r>
                </w:p>
              </w:tc>
              <w:tc>
                <w:tcPr>
                  <w:tcW w:w="2541" w:type="dxa"/>
                  <w:vAlign w:val="center"/>
                </w:tcPr>
                <w:p w14:paraId="16088F03" w14:textId="785BDC4C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 w:rsidRPr="00DF5195"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NOMENCLATURA ANTERIOR</w:t>
                  </w: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:</w:t>
                  </w:r>
                </w:p>
              </w:tc>
              <w:tc>
                <w:tcPr>
                  <w:tcW w:w="2541" w:type="dxa"/>
                  <w:vAlign w:val="center"/>
                </w:tcPr>
                <w:p w14:paraId="61632ED8" w14:textId="302FB1C0" w:rsidR="00D9176D" w:rsidRDefault="00707788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/>
                      <w:b/>
                      <w:bCs/>
                    </w:rPr>
                  </w:pPr>
                  <w:r w:rsidRPr="00707788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CL 80A S 17A 80</w:t>
                  </w:r>
                </w:p>
              </w:tc>
            </w:tr>
            <w:tr w:rsidR="00D9176D" w14:paraId="12A0836D" w14:textId="77777777" w:rsidTr="004F472D">
              <w:tc>
                <w:tcPr>
                  <w:tcW w:w="2541" w:type="dxa"/>
                  <w:vAlign w:val="center"/>
                </w:tcPr>
                <w:p w14:paraId="34D025AC" w14:textId="771F429F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CODIGO BARRIO:</w:t>
                  </w:r>
                </w:p>
              </w:tc>
              <w:tc>
                <w:tcPr>
                  <w:tcW w:w="2541" w:type="dxa"/>
                  <w:vAlign w:val="center"/>
                </w:tcPr>
                <w:p w14:paraId="3041FD05" w14:textId="5F74B0D5" w:rsidR="00D9176D" w:rsidRDefault="00707788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 w:rsidRPr="00707788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002564870100000000</w:t>
                  </w:r>
                </w:p>
              </w:tc>
              <w:tc>
                <w:tcPr>
                  <w:tcW w:w="2541" w:type="dxa"/>
                  <w:vAlign w:val="center"/>
                </w:tcPr>
                <w:p w14:paraId="6E9471DE" w14:textId="054BC713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LOCALIDAD:</w:t>
                  </w:r>
                </w:p>
              </w:tc>
              <w:tc>
                <w:tcPr>
                  <w:tcW w:w="2541" w:type="dxa"/>
                  <w:vAlign w:val="center"/>
                </w:tcPr>
                <w:p w14:paraId="4FE155AC" w14:textId="77339B63" w:rsidR="00D9176D" w:rsidRDefault="00707788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/>
                      <w:b/>
                      <w:bCs/>
                    </w:rPr>
                  </w:pPr>
                  <w:r w:rsidRPr="00707788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Ciudad Bolivar</w:t>
                  </w:r>
                </w:p>
              </w:tc>
            </w:tr>
            <w:tr w:rsidR="00D9176D" w14:paraId="5F85F44C" w14:textId="77777777" w:rsidTr="004F472D">
              <w:tc>
                <w:tcPr>
                  <w:tcW w:w="2541" w:type="dxa"/>
                  <w:vAlign w:val="center"/>
                </w:tcPr>
                <w:p w14:paraId="32DE9B34" w14:textId="4720DA60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CHIP:</w:t>
                  </w:r>
                </w:p>
              </w:tc>
              <w:tc>
                <w:tcPr>
                  <w:tcW w:w="2541" w:type="dxa"/>
                  <w:vAlign w:val="center"/>
                </w:tcPr>
                <w:p w14:paraId="20F4F2FC" w14:textId="11E93362" w:rsidR="00D9176D" w:rsidRDefault="00FD48E0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 w:rsidRPr="00FD48E0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AAA0028JOUH</w:t>
                  </w:r>
                </w:p>
              </w:tc>
              <w:tc>
                <w:tcPr>
                  <w:tcW w:w="2541" w:type="dxa"/>
                  <w:vAlign w:val="center"/>
                </w:tcPr>
                <w:p w14:paraId="701A5FE5" w14:textId="5B71B915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/>
                      <w:b/>
                      <w:bCs/>
                    </w:rPr>
                  </w:pPr>
                  <w:r>
                    <w:rPr>
                      <w:rFonts w:ascii="Museo Sans 300" w:hAnsi="Museo Sans 300"/>
                      <w:b/>
                      <w:sz w:val="14"/>
                      <w:szCs w:val="14"/>
                      <w:lang w:val="es-CO"/>
                    </w:rPr>
                    <w:t>CODIGO DE SECTOR:</w:t>
                  </w:r>
                </w:p>
              </w:tc>
              <w:tc>
                <w:tcPr>
                  <w:tcW w:w="2541" w:type="dxa"/>
                  <w:vAlign w:val="center"/>
                </w:tcPr>
                <w:p w14:paraId="3EDDD6CB" w14:textId="124C989B" w:rsidR="00D9176D" w:rsidRDefault="00707788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/>
                      <w:b/>
                      <w:bCs/>
                    </w:rPr>
                  </w:pPr>
                  <w:r w:rsidRPr="00707788"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002564 87 01 000 00000</w:t>
                  </w:r>
                </w:p>
              </w:tc>
            </w:tr>
          </w:tbl>
          <w:p w14:paraId="2969DB63" w14:textId="28F73054" w:rsidR="00D9176D" w:rsidRPr="008F0DA8" w:rsidRDefault="00D9176D" w:rsidP="00D9176D">
            <w:pPr>
              <w:spacing w:before="0" w:after="0" w:line="276" w:lineRule="auto"/>
              <w:ind w:firstLine="720"/>
              <w:rPr>
                <w:rFonts w:ascii="Museo Sans 300" w:hAnsi="Museo Sans 300"/>
                <w:b/>
                <w:bCs/>
              </w:rPr>
            </w:pPr>
            <w:r>
              <w:rPr>
                <w:rFonts w:ascii="Museo Sans 300" w:hAnsi="Museo Sans 300"/>
                <w:b/>
                <w:bCs/>
              </w:rPr>
              <w:lastRenderedPageBreak/>
              <w:t xml:space="preserve">9. </w:t>
            </w:r>
            <w:r w:rsidRPr="008F0DA8">
              <w:rPr>
                <w:rFonts w:ascii="Museo Sans 300" w:hAnsi="Museo Sans 300"/>
                <w:b/>
                <w:bCs/>
              </w:rPr>
              <w:t xml:space="preserve"> </w:t>
            </w:r>
            <w:r>
              <w:rPr>
                <w:rFonts w:ascii="Museo Sans 300" w:hAnsi="Museo Sans 300"/>
                <w:b/>
                <w:bCs/>
              </w:rPr>
              <w:t>Inform</w:t>
            </w:r>
            <w:r w:rsidRPr="008F0DA8">
              <w:rPr>
                <w:rFonts w:ascii="Museo Sans 300" w:hAnsi="Museo Sans 300"/>
                <w:b/>
                <w:bCs/>
              </w:rPr>
              <w:t xml:space="preserve">ación </w:t>
            </w:r>
            <w:r>
              <w:rPr>
                <w:rFonts w:ascii="Museo Sans 300" w:hAnsi="Museo Sans 300"/>
                <w:b/>
                <w:bCs/>
              </w:rPr>
              <w:t>Registral y Jurídica:</w:t>
            </w:r>
          </w:p>
          <w:tbl>
            <w:tblPr>
              <w:tblW w:w="10306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250"/>
              <w:gridCol w:w="322"/>
              <w:gridCol w:w="1193"/>
              <w:gridCol w:w="1334"/>
              <w:gridCol w:w="49"/>
              <w:gridCol w:w="132"/>
              <w:gridCol w:w="1519"/>
              <w:gridCol w:w="567"/>
              <w:gridCol w:w="833"/>
              <w:gridCol w:w="19"/>
              <w:gridCol w:w="684"/>
              <w:gridCol w:w="703"/>
              <w:gridCol w:w="701"/>
            </w:tblGrid>
            <w:tr w:rsidR="00D9176D" w:rsidRPr="00310A62" w14:paraId="1B7CF5A5" w14:textId="77777777" w:rsidTr="00A64D1F">
              <w:trPr>
                <w:trHeight w:val="231"/>
                <w:jc w:val="center"/>
              </w:trPr>
              <w:tc>
                <w:tcPr>
                  <w:tcW w:w="5000" w:type="pct"/>
                  <w:gridSpan w:val="13"/>
                  <w:shd w:val="clear" w:color="auto" w:fill="E43420"/>
                  <w:noWrap/>
                  <w:vAlign w:val="center"/>
                </w:tcPr>
                <w:p w14:paraId="2BE520E0" w14:textId="0C869617" w:rsidR="00D9176D" w:rsidRPr="004B2D87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br w:type="page"/>
                    <w:t>INFORMACIÓN JURÍDICA BÁSICA</w:t>
                  </w:r>
                </w:p>
                <w:p w14:paraId="218236CC" w14:textId="3836ADAE" w:rsidR="00D9176D" w:rsidRPr="004B2D87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>(Fuente: DADEP y/o Ventanilla Única de Registro -Superintendencia de Notariado y Registro)</w:t>
                  </w:r>
                </w:p>
              </w:tc>
            </w:tr>
            <w:tr w:rsidR="00D9176D" w:rsidRPr="00310A62" w14:paraId="36211FD3" w14:textId="77777777" w:rsidTr="00A64D1F">
              <w:trPr>
                <w:trHeight w:val="231"/>
                <w:jc w:val="center"/>
              </w:trPr>
              <w:tc>
                <w:tcPr>
                  <w:tcW w:w="5000" w:type="pct"/>
                  <w:gridSpan w:val="13"/>
                  <w:shd w:val="clear" w:color="auto" w:fill="E43420"/>
                  <w:noWrap/>
                  <w:vAlign w:val="center"/>
                </w:tcPr>
                <w:p w14:paraId="6BF87804" w14:textId="77777777" w:rsidR="00D9176D" w:rsidRPr="004B2D87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</w:pPr>
                </w:p>
              </w:tc>
            </w:tr>
            <w:tr w:rsidR="00D9176D" w:rsidRPr="00310A62" w14:paraId="7555CB52" w14:textId="77777777" w:rsidTr="00ED194C">
              <w:trPr>
                <w:trHeight w:val="427"/>
                <w:jc w:val="center"/>
              </w:trPr>
              <w:tc>
                <w:tcPr>
                  <w:tcW w:w="1092" w:type="pct"/>
                  <w:noWrap/>
                  <w:vAlign w:val="center"/>
                </w:tcPr>
                <w:p w14:paraId="23E88400" w14:textId="6778E261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PROPIETARIO(S)</w:t>
                  </w:r>
                  <w:r w:rsidRPr="00310A6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1382" w:type="pct"/>
                  <w:gridSpan w:val="3"/>
                  <w:vAlign w:val="center"/>
                </w:tcPr>
                <w:p w14:paraId="2A1CAB4C" w14:textId="77777777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1504" w:type="pct"/>
                  <w:gridSpan w:val="5"/>
                  <w:vAlign w:val="center"/>
                </w:tcPr>
                <w:p w14:paraId="28E45E66" w14:textId="35DF0035" w:rsidR="00D9176D" w:rsidRPr="00473A8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bCs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bCs/>
                      <w:sz w:val="16"/>
                      <w:szCs w:val="14"/>
                      <w:lang w:val="es-MX"/>
                    </w:rPr>
                    <w:t>% PROPIEDAD</w:t>
                  </w:r>
                  <w:r w:rsidRPr="00473A8D">
                    <w:rPr>
                      <w:rFonts w:ascii="Museo Sans 300" w:hAnsi="Museo Sans 300" w:cs="Arial"/>
                      <w:b/>
                      <w:bCs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1022" w:type="pct"/>
                  <w:gridSpan w:val="4"/>
                  <w:vAlign w:val="center"/>
                </w:tcPr>
                <w:p w14:paraId="5C063616" w14:textId="77777777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sz w:val="16"/>
                      <w:szCs w:val="14"/>
                      <w:lang w:val="es-MX"/>
                    </w:rPr>
                  </w:pPr>
                </w:p>
              </w:tc>
            </w:tr>
            <w:tr w:rsidR="00D9176D" w:rsidRPr="006F38C9" w14:paraId="6629DA22" w14:textId="77777777" w:rsidTr="00ED194C">
              <w:trPr>
                <w:trHeight w:val="427"/>
                <w:jc w:val="center"/>
              </w:trPr>
              <w:tc>
                <w:tcPr>
                  <w:tcW w:w="1092" w:type="pct"/>
                  <w:tcBorders>
                    <w:bottom w:val="single" w:sz="4" w:space="0" w:color="auto"/>
                  </w:tcBorders>
                  <w:noWrap/>
                  <w:vAlign w:val="center"/>
                </w:tcPr>
                <w:p w14:paraId="7766071D" w14:textId="5FE80210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F.M.I:</w:t>
                  </w:r>
                </w:p>
              </w:tc>
              <w:tc>
                <w:tcPr>
                  <w:tcW w:w="1382" w:type="pct"/>
                  <w:gridSpan w:val="3"/>
                  <w:tcBorders>
                    <w:bottom w:val="single" w:sz="4" w:space="0" w:color="auto"/>
                  </w:tcBorders>
                  <w:vAlign w:val="center"/>
                </w:tcPr>
                <w:p w14:paraId="202BED55" w14:textId="77777777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1100" w:type="pct"/>
                  <w:gridSpan w:val="4"/>
                  <w:tcBorders>
                    <w:bottom w:val="single" w:sz="4" w:space="0" w:color="auto"/>
                  </w:tcBorders>
                  <w:vAlign w:val="center"/>
                </w:tcPr>
                <w:p w14:paraId="67C9797C" w14:textId="62A3FD19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FOLIO MATRIZ Y/O SEGREGADOS:</w:t>
                  </w:r>
                </w:p>
              </w:tc>
              <w:tc>
                <w:tcPr>
                  <w:tcW w:w="404" w:type="pct"/>
                  <w:tcBorders>
                    <w:bottom w:val="single" w:sz="4" w:space="0" w:color="auto"/>
                  </w:tcBorders>
                  <w:vAlign w:val="center"/>
                </w:tcPr>
                <w:p w14:paraId="503C8ADA" w14:textId="10476BCC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SI:</w:t>
                  </w:r>
                </w:p>
              </w:tc>
              <w:tc>
                <w:tcPr>
                  <w:tcW w:w="341" w:type="pct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4558D7A1" w14:textId="77777777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341" w:type="pct"/>
                  <w:tcBorders>
                    <w:bottom w:val="single" w:sz="4" w:space="0" w:color="auto"/>
                  </w:tcBorders>
                  <w:vAlign w:val="center"/>
                </w:tcPr>
                <w:p w14:paraId="7C5525A9" w14:textId="0FB89272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NO:</w:t>
                  </w:r>
                </w:p>
              </w:tc>
              <w:tc>
                <w:tcPr>
                  <w:tcW w:w="340" w:type="pct"/>
                  <w:tcBorders>
                    <w:bottom w:val="single" w:sz="4" w:space="0" w:color="auto"/>
                  </w:tcBorders>
                  <w:vAlign w:val="center"/>
                </w:tcPr>
                <w:p w14:paraId="3DA7B725" w14:textId="0BEE0595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</w:p>
              </w:tc>
            </w:tr>
            <w:tr w:rsidR="00D9176D" w:rsidRPr="006F38C9" w14:paraId="449453C0" w14:textId="77777777" w:rsidTr="00A64D1F">
              <w:trPr>
                <w:trHeight w:val="618"/>
                <w:jc w:val="center"/>
              </w:trPr>
              <w:tc>
                <w:tcPr>
                  <w:tcW w:w="5000" w:type="pct"/>
                  <w:gridSpan w:val="13"/>
                  <w:tcBorders>
                    <w:bottom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7C761FC5" w14:textId="3956969E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</w:pPr>
                  <w:r w:rsidRPr="009C08C5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>DOCUMENTO DE TRANSFERENCIA</w:t>
                  </w: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 xml:space="preserve">     </w:t>
                  </w:r>
                </w:p>
                <w:p w14:paraId="57070D41" w14:textId="49DCFC52" w:rsidR="00D9176D" w:rsidRPr="009C08C5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1296" behindDoc="0" locked="0" layoutInCell="1" allowOverlap="1" wp14:anchorId="2BDED78D" wp14:editId="5BA407F4">
                            <wp:simplePos x="0" y="0"/>
                            <wp:positionH relativeFrom="column">
                              <wp:posOffset>4658995</wp:posOffset>
                            </wp:positionH>
                            <wp:positionV relativeFrom="paragraph">
                              <wp:posOffset>1905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637698273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09BCF23" w14:textId="77777777" w:rsidR="00D9176D" w:rsidRPr="006F38C9" w:rsidRDefault="00D9176D" w:rsidP="00BF568C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14663AA0" wp14:editId="30E3B57D">
                                              <wp:extent cx="39370" cy="33020"/>
                                              <wp:effectExtent l="0" t="0" r="0" b="5080"/>
                                              <wp:docPr id="11" name="Imagen 11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BDED78D" id="_x0000_s1032" style="position:absolute;left:0;text-align:left;margin-left:366.85pt;margin-top:.15pt;width:18.5pt;height:1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" filled="f" strokecolor="white [3212]" strokeweight="1pt">
                            <v:textbox>
                              <w:txbxContent>
                                <w:p w14:paraId="209BCF23" w14:textId="77777777" w:rsidR="00D9176D" w:rsidRPr="006F38C9" w:rsidRDefault="00D9176D" w:rsidP="00BF568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14663AA0" wp14:editId="30E3B57D">
                                        <wp:extent cx="39370" cy="33020"/>
                                        <wp:effectExtent l="0" t="0" r="0" b="5080"/>
                                        <wp:docPr id="11" name="Imagen 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 w:rsidRPr="004B2D87">
                    <w:rPr>
                      <w:rFonts w:ascii="Museo Sans 300" w:hAnsi="Museo Sans 300" w:cs="Arial"/>
                      <w:b/>
                      <w:noProof/>
                      <w:snapToGrid/>
                      <w:color w:val="FFFFFF" w:themeColor="background1"/>
                      <w:sz w:val="16"/>
                      <w:szCs w:val="16"/>
                      <w:lang w:val="en-US" w:eastAsia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30272" behindDoc="0" locked="0" layoutInCell="1" allowOverlap="1" wp14:anchorId="6801467E" wp14:editId="3ED2151A">
                            <wp:simplePos x="0" y="0"/>
                            <wp:positionH relativeFrom="column">
                              <wp:posOffset>3752850</wp:posOffset>
                            </wp:positionH>
                            <wp:positionV relativeFrom="paragraph">
                              <wp:posOffset>1270</wp:posOffset>
                            </wp:positionV>
                            <wp:extent cx="234950" cy="190500"/>
                            <wp:effectExtent l="0" t="0" r="12700" b="19050"/>
                            <wp:wrapNone/>
                            <wp:docPr id="387927244" name="Rectángulo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34950" cy="190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A44C28B" w14:textId="77777777" w:rsidR="00D9176D" w:rsidRPr="006F38C9" w:rsidRDefault="00D9176D" w:rsidP="00BF568C">
                                        <w:pPr>
                                          <w:jc w:val="center"/>
                                          <w:rPr>
                                            <w:color w:val="FFFFFF" w:themeColor="background1"/>
                                            <w:lang w:val="es-MX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</w:pPr>
                                        <w:r w:rsidRPr="006F38C9">
                                          <w:rPr>
                                            <w:noProof/>
                                            <w:color w:val="FFFFFF" w:themeColor="background1"/>
                                            <w:lang w:val="en-US" w:eastAsia="en-US"/>
                                            <w14:textOutline w14:w="9525" w14:cap="rnd" w14:cmpd="sng" w14:algn="ctr">
                                              <w14:solidFill>
                                                <w14:schemeClr w14:val="bg1"/>
                                              </w14:solidFill>
                                              <w14:prstDash w14:val="solid"/>
                                              <w14:bevel/>
                                            </w14:textOutline>
                                          </w:rPr>
                                          <w:drawing>
                                            <wp:inline distT="0" distB="0" distL="0" distR="0" wp14:anchorId="7AE8112E" wp14:editId="33E804E0">
                                              <wp:extent cx="39370" cy="33020"/>
                                              <wp:effectExtent l="0" t="0" r="0" b="5080"/>
                                              <wp:docPr id="12" name="Imagen 12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9370" cy="33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6801467E" id="_x0000_s1033" style="position:absolute;left:0;text-align:left;margin-left:295.5pt;margin-top:.1pt;width:18.5pt;height:1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" filled="f" strokecolor="white [3212]" strokeweight="1pt">
                            <v:textbox>
                              <w:txbxContent>
                                <w:p w14:paraId="3A44C28B" w14:textId="77777777" w:rsidR="00D9176D" w:rsidRPr="006F38C9" w:rsidRDefault="00D9176D" w:rsidP="00BF568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lang w:val="es-MX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F38C9">
                                    <w:rPr>
                                      <w:noProof/>
                                      <w:color w:val="FFFFFF" w:themeColor="background1"/>
                                      <w:lang w:val="en-US" w:eastAsia="en-US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7AE8112E" wp14:editId="33E804E0">
                                        <wp:extent cx="39370" cy="33020"/>
                                        <wp:effectExtent l="0" t="0" r="0" b="5080"/>
                                        <wp:docPr id="12" name="Imagen 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370" cy="33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Marcar dentro del recuadro</w:t>
                  </w:r>
                  <w:r w:rsidRPr="009C11B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 </w:t>
                  </w: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 xml:space="preserve"> SI:                     NO:  </w:t>
                  </w:r>
                </w:p>
              </w:tc>
            </w:tr>
            <w:tr w:rsidR="00D9176D" w:rsidRPr="00310A62" w14:paraId="391D2C75" w14:textId="77777777" w:rsidTr="00ED194C">
              <w:trPr>
                <w:trHeight w:val="427"/>
                <w:jc w:val="center"/>
              </w:trPr>
              <w:tc>
                <w:tcPr>
                  <w:tcW w:w="1092" w:type="pct"/>
                  <w:noWrap/>
                  <w:vAlign w:val="center"/>
                </w:tcPr>
                <w:p w14:paraId="6EA2466E" w14:textId="48318764" w:rsidR="00D9176D" w:rsidRPr="00310A6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TIPO DOCUMENTO DE TRANSFERENCIA:</w:t>
                  </w:r>
                </w:p>
              </w:tc>
              <w:tc>
                <w:tcPr>
                  <w:tcW w:w="2207" w:type="pct"/>
                  <w:gridSpan w:val="6"/>
                  <w:vAlign w:val="center"/>
                </w:tcPr>
                <w:p w14:paraId="2362C6CC" w14:textId="51122F38" w:rsidR="00D9176D" w:rsidRPr="006D710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Cs/>
                      <w:i/>
                      <w:iCs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688" w:type="pct"/>
                  <w:gridSpan w:val="3"/>
                  <w:vAlign w:val="center"/>
                </w:tcPr>
                <w:p w14:paraId="1F714545" w14:textId="58FE1805" w:rsidR="00D9176D" w:rsidRPr="0009330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NUMERO:</w:t>
                  </w:r>
                </w:p>
              </w:tc>
              <w:tc>
                <w:tcPr>
                  <w:tcW w:w="1013" w:type="pct"/>
                  <w:gridSpan w:val="3"/>
                  <w:vAlign w:val="center"/>
                </w:tcPr>
                <w:p w14:paraId="6274E25E" w14:textId="65B31CBF" w:rsidR="00D9176D" w:rsidRPr="006D710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Cs/>
                      <w:i/>
                      <w:iCs/>
                      <w:sz w:val="16"/>
                      <w:szCs w:val="14"/>
                      <w:lang w:val="es-MX"/>
                    </w:rPr>
                  </w:pPr>
                </w:p>
              </w:tc>
            </w:tr>
            <w:tr w:rsidR="00D9176D" w:rsidRPr="00310A62" w14:paraId="69E0FE26" w14:textId="77777777" w:rsidTr="00ED194C">
              <w:trPr>
                <w:trHeight w:val="427"/>
                <w:jc w:val="center"/>
              </w:trPr>
              <w:tc>
                <w:tcPr>
                  <w:tcW w:w="1092" w:type="pct"/>
                  <w:noWrap/>
                  <w:vAlign w:val="center"/>
                </w:tcPr>
                <w:p w14:paraId="68E77BD3" w14:textId="2F23E2F7" w:rsidR="00D9176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ACTO JURÍDICO:</w:t>
                  </w:r>
                </w:p>
              </w:tc>
              <w:tc>
                <w:tcPr>
                  <w:tcW w:w="735" w:type="pct"/>
                  <w:gridSpan w:val="2"/>
                  <w:vAlign w:val="center"/>
                </w:tcPr>
                <w:p w14:paraId="5EC6F864" w14:textId="77777777" w:rsidR="00D9176D" w:rsidRPr="006D710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Cs/>
                      <w:i/>
                      <w:iCs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735" w:type="pct"/>
                  <w:gridSpan w:val="3"/>
                  <w:vAlign w:val="center"/>
                </w:tcPr>
                <w:p w14:paraId="1233EC5F" w14:textId="0EC6FD31" w:rsidR="00D9176D" w:rsidRPr="0009330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NOTARIA</w:t>
                  </w: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737" w:type="pct"/>
                  <w:vAlign w:val="center"/>
                </w:tcPr>
                <w:p w14:paraId="13864FCE" w14:textId="3B58F54A" w:rsidR="00D9176D" w:rsidRPr="0009330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i/>
                      <w:iCs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688" w:type="pct"/>
                  <w:gridSpan w:val="3"/>
                  <w:vAlign w:val="center"/>
                </w:tcPr>
                <w:p w14:paraId="22B058DF" w14:textId="02EC0404" w:rsidR="00D9176D" w:rsidRPr="00093302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FECHA</w:t>
                  </w: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1013" w:type="pct"/>
                  <w:gridSpan w:val="3"/>
                  <w:vAlign w:val="center"/>
                </w:tcPr>
                <w:p w14:paraId="624E1DFB" w14:textId="77777777" w:rsidR="00D9176D" w:rsidRPr="006D710D" w:rsidRDefault="00D9176D" w:rsidP="007B2BC9">
                  <w:pPr>
                    <w:framePr w:hSpace="141" w:wrap="around" w:vAnchor="text" w:hAnchor="text" w:xAlign="center" w:y="1"/>
                    <w:widowControl/>
                    <w:spacing w:before="0" w:after="0" w:line="276" w:lineRule="auto"/>
                    <w:suppressOverlap/>
                    <w:jc w:val="left"/>
                    <w:rPr>
                      <w:rFonts w:ascii="Museo Sans 300" w:hAnsi="Museo Sans 300" w:cs="Arial"/>
                      <w:bCs/>
                      <w:i/>
                      <w:iCs/>
                      <w:sz w:val="16"/>
                      <w:szCs w:val="14"/>
                      <w:lang w:val="es-MX"/>
                    </w:rPr>
                  </w:pPr>
                </w:p>
              </w:tc>
            </w:tr>
            <w:tr w:rsidR="00D9176D" w:rsidRPr="00310A62" w14:paraId="72665306" w14:textId="77777777" w:rsidTr="00A64D1F">
              <w:trPr>
                <w:trHeight w:val="427"/>
                <w:jc w:val="center"/>
              </w:trPr>
              <w:tc>
                <w:tcPr>
                  <w:tcW w:w="5000" w:type="pct"/>
                  <w:gridSpan w:val="13"/>
                  <w:shd w:val="clear" w:color="auto" w:fill="E43420"/>
                  <w:noWrap/>
                  <w:vAlign w:val="center"/>
                </w:tcPr>
                <w:p w14:paraId="4EAD88CF" w14:textId="3DC45F04" w:rsidR="00D9176D" w:rsidRPr="00ED194C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Cs/>
                      <w:color w:val="FFFFFF" w:themeColor="background1"/>
                      <w:sz w:val="16"/>
                      <w:szCs w:val="14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8"/>
                    </w:rPr>
                    <w:t>TRADENTE</w:t>
                  </w:r>
                </w:p>
              </w:tc>
            </w:tr>
            <w:tr w:rsidR="00D9176D" w:rsidRPr="00310A62" w14:paraId="090B93C0" w14:textId="77777777" w:rsidTr="00ED194C">
              <w:trPr>
                <w:trHeight w:val="427"/>
                <w:jc w:val="center"/>
              </w:trPr>
              <w:tc>
                <w:tcPr>
                  <w:tcW w:w="1248" w:type="pct"/>
                  <w:gridSpan w:val="2"/>
                  <w:shd w:val="clear" w:color="auto" w:fill="FFFFFF" w:themeFill="background1"/>
                  <w:noWrap/>
                  <w:vAlign w:val="center"/>
                </w:tcPr>
                <w:p w14:paraId="61224D3F" w14:textId="3362BE4F" w:rsidR="00D9176D" w:rsidRPr="00093302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NOMBRE</w:t>
                  </w: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1250" w:type="pct"/>
                  <w:gridSpan w:val="3"/>
                  <w:shd w:val="clear" w:color="auto" w:fill="FFFFFF" w:themeFill="background1"/>
                  <w:vAlign w:val="center"/>
                </w:tcPr>
                <w:p w14:paraId="7BFA47C5" w14:textId="77777777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Cs/>
                      <w:color w:val="FFFFFF" w:themeColor="background1"/>
                      <w:sz w:val="16"/>
                      <w:szCs w:val="14"/>
                      <w:lang w:val="es-MX"/>
                    </w:rPr>
                  </w:pPr>
                </w:p>
              </w:tc>
              <w:tc>
                <w:tcPr>
                  <w:tcW w:w="1488" w:type="pct"/>
                  <w:gridSpan w:val="5"/>
                  <w:shd w:val="clear" w:color="auto" w:fill="FFFFFF" w:themeFill="background1"/>
                  <w:vAlign w:val="center"/>
                </w:tcPr>
                <w:p w14:paraId="4BA04142" w14:textId="6E2BA0A9" w:rsidR="00D9176D" w:rsidRPr="00093302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</w:pPr>
                  <w:r w:rsidRPr="00093302"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TIPO DE DOCUMENTO Y NÚMERO</w:t>
                  </w:r>
                  <w:r>
                    <w:rPr>
                      <w:rFonts w:ascii="Museo Sans 300" w:hAnsi="Museo Sans 300" w:cs="Arial"/>
                      <w:b/>
                      <w:sz w:val="16"/>
                      <w:szCs w:val="14"/>
                      <w:lang w:val="es-MX"/>
                    </w:rPr>
                    <w:t>:</w:t>
                  </w:r>
                </w:p>
              </w:tc>
              <w:tc>
                <w:tcPr>
                  <w:tcW w:w="1013" w:type="pct"/>
                  <w:gridSpan w:val="3"/>
                  <w:shd w:val="clear" w:color="auto" w:fill="FFFFFF" w:themeFill="background1"/>
                  <w:vAlign w:val="center"/>
                </w:tcPr>
                <w:p w14:paraId="48448E15" w14:textId="2144A2B2" w:rsidR="00D9176D" w:rsidRDefault="00D9176D" w:rsidP="007B2BC9">
                  <w:pPr>
                    <w:framePr w:hSpace="141" w:wrap="around" w:vAnchor="text" w:hAnchor="text" w:xAlign="center" w:y="1"/>
                    <w:spacing w:before="0" w:after="0" w:line="276" w:lineRule="auto"/>
                    <w:suppressOverlap/>
                    <w:jc w:val="center"/>
                    <w:rPr>
                      <w:rFonts w:ascii="Museo Sans 300" w:hAnsi="Museo Sans 300" w:cs="Arial"/>
                      <w:bCs/>
                      <w:color w:val="FFFFFF" w:themeColor="background1"/>
                      <w:sz w:val="16"/>
                      <w:szCs w:val="14"/>
                      <w:lang w:val="es-MX"/>
                    </w:rPr>
                  </w:pPr>
                </w:p>
              </w:tc>
            </w:tr>
          </w:tbl>
          <w:p w14:paraId="4FE36842" w14:textId="3F7D584A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</w:p>
          <w:p w14:paraId="0706B3A8" w14:textId="4F0A169C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  <w:r>
              <w:rPr>
                <w:rFonts w:ascii="Museo Sans 300" w:hAnsi="Museo Sans 300"/>
                <w:i/>
                <w:iCs/>
                <w:sz w:val="18"/>
                <w:szCs w:val="18"/>
              </w:rPr>
              <w:t xml:space="preserve">*Si el predio cuenta con diferentes propietarios, repetir todo el último bloque “INFORMACIÓN JURÍDICA BÁSICA” por cada uno de ellos. </w:t>
            </w:r>
            <w:r w:rsidRPr="00093302">
              <w:rPr>
                <w:rFonts w:ascii="Museo Sans 300" w:hAnsi="Museo Sans 300"/>
                <w:i/>
                <w:iCs/>
                <w:sz w:val="18"/>
                <w:szCs w:val="18"/>
              </w:rPr>
              <w:t>Relacione todos los actos– favor repetir la tabla las veces necesarias</w:t>
            </w:r>
            <w:r>
              <w:rPr>
                <w:rFonts w:ascii="Museo Sans 300" w:hAnsi="Museo Sans 300"/>
                <w:i/>
                <w:iCs/>
                <w:sz w:val="18"/>
                <w:szCs w:val="18"/>
              </w:rPr>
              <w:t>.</w:t>
            </w:r>
          </w:p>
          <w:p w14:paraId="764B98EF" w14:textId="12791741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  <w:r>
              <w:rPr>
                <w:rFonts w:ascii="Museo Sans 300" w:hAnsi="Museo Sans 300"/>
                <w:i/>
                <w:iCs/>
                <w:sz w:val="18"/>
                <w:szCs w:val="18"/>
              </w:rPr>
              <w:t>*Si el predio cuenta con diferentes documentos de transferencia y un solo propietario, repita desde la sección denominada “DOCUMENTO DE TRANSFERENCIA”.</w:t>
            </w:r>
          </w:p>
          <w:p w14:paraId="0422439F" w14:textId="77777777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  <w:r w:rsidRPr="00ED194C">
              <w:rPr>
                <w:rFonts w:ascii="Museo Sans 300" w:hAnsi="Museo Sans 300"/>
                <w:i/>
                <w:iCs/>
                <w:sz w:val="18"/>
                <w:szCs w:val="18"/>
              </w:rPr>
              <w:t>*Repetir las dos últimas filas, de conformidad con el número de tradentes que figuran en el documento de</w:t>
            </w:r>
            <w:r>
              <w:rPr>
                <w:rFonts w:ascii="Museo Sans 300" w:hAnsi="Museo Sans 300"/>
                <w:i/>
                <w:iCs/>
                <w:sz w:val="18"/>
                <w:szCs w:val="18"/>
              </w:rPr>
              <w:t xml:space="preserve"> </w:t>
            </w:r>
            <w:r w:rsidRPr="00ED194C">
              <w:rPr>
                <w:rFonts w:ascii="Museo Sans 300" w:hAnsi="Museo Sans 300"/>
                <w:i/>
                <w:iCs/>
                <w:sz w:val="18"/>
                <w:szCs w:val="18"/>
              </w:rPr>
              <w:t>transferencia de dominio descrito</w:t>
            </w:r>
            <w:r>
              <w:rPr>
                <w:rFonts w:ascii="Museo Sans 300" w:hAnsi="Museo Sans 300"/>
                <w:i/>
                <w:iCs/>
                <w:sz w:val="18"/>
                <w:szCs w:val="18"/>
              </w:rPr>
              <w:t>.</w:t>
            </w:r>
          </w:p>
          <w:p w14:paraId="5675E6C0" w14:textId="77777777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</w:p>
          <w:p w14:paraId="7C5A25A2" w14:textId="77777777" w:rsidR="00D9176D" w:rsidRPr="00300FDA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</w:p>
          <w:tbl>
            <w:tblPr>
              <w:tblpPr w:leftFromText="141" w:rightFromText="141" w:vertAnchor="text" w:tblpXSpec="center" w:tblpY="1"/>
              <w:tblOverlap w:val="never"/>
              <w:tblW w:w="10282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548"/>
              <w:gridCol w:w="716"/>
              <w:gridCol w:w="705"/>
              <w:gridCol w:w="705"/>
              <w:gridCol w:w="716"/>
              <w:gridCol w:w="2412"/>
              <w:gridCol w:w="707"/>
              <w:gridCol w:w="563"/>
              <w:gridCol w:w="714"/>
              <w:gridCol w:w="496"/>
            </w:tblGrid>
            <w:tr w:rsidR="00D9176D" w:rsidRPr="00F82D56" w14:paraId="255F6D67" w14:textId="77777777" w:rsidTr="00A64D1F">
              <w:trPr>
                <w:trHeight w:val="146"/>
              </w:trPr>
              <w:tc>
                <w:tcPr>
                  <w:tcW w:w="5000" w:type="pct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7A157CBE" w14:textId="021DFC1C" w:rsidR="00D9176D" w:rsidRPr="00F82D56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sz w:val="18"/>
                      <w:szCs w:val="16"/>
                    </w:rPr>
                  </w:pPr>
                  <w:r w:rsidRPr="004B2D87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ANTECEDENTES JURÍDICOS               </w:t>
                  </w:r>
                </w:p>
              </w:tc>
            </w:tr>
            <w:tr w:rsidR="00D9176D" w:rsidRPr="00F82D56" w14:paraId="7BA69ED1" w14:textId="77777777" w:rsidTr="004B7443">
              <w:trPr>
                <w:trHeight w:val="146"/>
              </w:trPr>
              <w:tc>
                <w:tcPr>
                  <w:tcW w:w="12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58F4BCF1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  <w:p w14:paraId="4001500E" w14:textId="4102BA16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BF568C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TIENE ESTUDIO DE TITULOS</w:t>
                  </w:r>
                </w:p>
                <w:p w14:paraId="0D68EF26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4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F94686" w14:textId="7F2B31DC" w:rsidR="00D9176D" w:rsidRPr="00BF568C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  <w:t>SI:</w:t>
                  </w:r>
                </w:p>
              </w:tc>
              <w:tc>
                <w:tcPr>
                  <w:tcW w:w="343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2135F97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43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C4706B0" w14:textId="09A6FF91" w:rsidR="00D9176D" w:rsidRPr="00BF568C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  <w:t>NO:</w:t>
                  </w:r>
                </w:p>
              </w:tc>
              <w:tc>
                <w:tcPr>
                  <w:tcW w:w="34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BD857D0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1173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5ADCA82" w14:textId="39BC320D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  <w:t>REQUIERE ESTUDIO DE TITULOS</w:t>
                  </w:r>
                </w:p>
              </w:tc>
              <w:tc>
                <w:tcPr>
                  <w:tcW w:w="344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3ED87C" w14:textId="03D8F990" w:rsidR="00D9176D" w:rsidRPr="00BF568C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  <w:t>SI:</w:t>
                  </w:r>
                </w:p>
              </w:tc>
              <w:tc>
                <w:tcPr>
                  <w:tcW w:w="274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03DF2C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47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955175" w14:textId="35EABED0" w:rsidR="00D9176D" w:rsidRPr="00BF568C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  <w:r w:rsidRPr="00BF568C"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  <w:t>NO:</w:t>
                  </w:r>
                </w:p>
              </w:tc>
              <w:tc>
                <w:tcPr>
                  <w:tcW w:w="242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AB31EA" w14:textId="0E794283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</w:tr>
            <w:tr w:rsidR="00D9176D" w:rsidRPr="00F82D56" w14:paraId="5ECA3A25" w14:textId="77777777" w:rsidTr="004B7443">
              <w:trPr>
                <w:trHeight w:val="146"/>
              </w:trPr>
              <w:tc>
                <w:tcPr>
                  <w:tcW w:w="12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4227BCB3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</w:p>
                <w:p w14:paraId="665AB71D" w14:textId="46B0D504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 w:rsidRPr="00BF568C"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 xml:space="preserve">OBSERVACIONES: </w:t>
                  </w:r>
                </w:p>
              </w:tc>
              <w:tc>
                <w:tcPr>
                  <w:tcW w:w="3761" w:type="pct"/>
                  <w:gridSpan w:val="9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12FB89D" w14:textId="77777777" w:rsidR="00D9176D" w:rsidRPr="00BF568C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</w:tr>
          </w:tbl>
          <w:p w14:paraId="1521B275" w14:textId="77777777" w:rsidR="00D9176D" w:rsidRDefault="00D9176D" w:rsidP="00D9176D">
            <w:pPr>
              <w:spacing w:before="0" w:after="0" w:line="276" w:lineRule="auto"/>
              <w:rPr>
                <w:rFonts w:ascii="Museo Sans 300" w:hAnsi="Museo Sans 300"/>
                <w:b/>
                <w:bCs/>
              </w:rPr>
            </w:pPr>
          </w:p>
          <w:tbl>
            <w:tblPr>
              <w:tblpPr w:leftFromText="141" w:rightFromText="141" w:vertAnchor="text" w:tblpXSpec="center" w:tblpY="1"/>
              <w:tblOverlap w:val="never"/>
              <w:tblW w:w="10282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274"/>
              <w:gridCol w:w="1275"/>
              <w:gridCol w:w="716"/>
              <w:gridCol w:w="705"/>
              <w:gridCol w:w="3155"/>
              <w:gridCol w:w="3157"/>
            </w:tblGrid>
            <w:tr w:rsidR="00D9176D" w:rsidRPr="00F82D56" w14:paraId="4543D260" w14:textId="77777777" w:rsidTr="00A64D1F">
              <w:trPr>
                <w:trHeight w:val="146"/>
              </w:trPr>
              <w:tc>
                <w:tcPr>
                  <w:tcW w:w="5000" w:type="pct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054F10CA" w14:textId="37BEA442" w:rsidR="00D9176D" w:rsidRPr="00F82D56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sz w:val="18"/>
                      <w:szCs w:val="16"/>
                    </w:rPr>
                  </w:pP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EL PREDIO REQUIERE GESTIONES PARA CONSOLIDAR TITULO A FAVOR DE BOGOTÁ D.C.</w:t>
                  </w:r>
                  <w:r w:rsidRPr="0086726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                     </w:t>
                  </w:r>
                </w:p>
              </w:tc>
            </w:tr>
            <w:tr w:rsidR="00D9176D" w:rsidRPr="00F82D56" w14:paraId="48898790" w14:textId="77777777" w:rsidTr="004B7443">
              <w:trPr>
                <w:trHeight w:val="146"/>
              </w:trPr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noWrap/>
                  <w:vAlign w:val="center"/>
                </w:tcPr>
                <w:p w14:paraId="1C9F8636" w14:textId="009B03E8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</w:pPr>
                  <w:r>
                    <w:rPr>
                      <w:rFonts w:ascii="Museo Sans 300" w:hAnsi="Museo Sans 300"/>
                      <w:b/>
                      <w:sz w:val="16"/>
                      <w:szCs w:val="16"/>
                      <w:lang w:val="es-CO"/>
                    </w:rPr>
                    <w:t>SI:</w:t>
                  </w:r>
                </w:p>
              </w:tc>
              <w:tc>
                <w:tcPr>
                  <w:tcW w:w="6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14:paraId="259BD1A6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b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34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5C6A62B" w14:textId="43D7F69E" w:rsidR="00D9176D" w:rsidRPr="007D5B97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NO:</w:t>
                  </w:r>
                </w:p>
              </w:tc>
              <w:tc>
                <w:tcPr>
                  <w:tcW w:w="343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E1A9CC" w14:textId="77777777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</w:tc>
              <w:tc>
                <w:tcPr>
                  <w:tcW w:w="1534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614841" w14:textId="1047248B" w:rsidR="00D9176D" w:rsidRPr="007D5B97" w:rsidRDefault="00D9176D" w:rsidP="00D9176D">
                  <w:pPr>
                    <w:widowControl/>
                    <w:spacing w:before="0" w:after="0" w:line="276" w:lineRule="auto"/>
                    <w:jc w:val="center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OBSERVACIONES:</w:t>
                  </w:r>
                </w:p>
              </w:tc>
              <w:tc>
                <w:tcPr>
                  <w:tcW w:w="1535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266F52" w14:textId="0DCA00EC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</w:tc>
            </w:tr>
          </w:tbl>
          <w:p w14:paraId="4A72CEE7" w14:textId="67BC01A1" w:rsidR="00D9176D" w:rsidRPr="00AA5E3B" w:rsidRDefault="00D9176D" w:rsidP="00D9176D">
            <w:pPr>
              <w:spacing w:before="0" w:after="0" w:line="276" w:lineRule="auto"/>
              <w:rPr>
                <w:rFonts w:ascii="Museo Sans 300" w:hAnsi="Museo Sans 300"/>
                <w:b/>
                <w:bCs/>
                <w:i/>
                <w:iCs/>
                <w:sz w:val="18"/>
                <w:szCs w:val="18"/>
              </w:rPr>
            </w:pPr>
            <w:r w:rsidRPr="00AA5E3B">
              <w:rPr>
                <w:rFonts w:ascii="Museo Sans 300" w:hAnsi="Museo Sans 300"/>
                <w:b/>
                <w:bCs/>
                <w:i/>
                <w:iCs/>
                <w:sz w:val="18"/>
                <w:szCs w:val="18"/>
              </w:rPr>
              <w:t>*</w:t>
            </w:r>
            <w:r w:rsidRPr="00AA5E3B">
              <w:rPr>
                <w:rFonts w:ascii="Museo Sans 300" w:hAnsi="Museo Sans 300"/>
                <w:i/>
                <w:iCs/>
                <w:sz w:val="18"/>
                <w:szCs w:val="18"/>
              </w:rPr>
              <w:t>Desde esta sección en adelante</w:t>
            </w:r>
            <w:r w:rsidRPr="00AA5E3B">
              <w:rPr>
                <w:rFonts w:ascii="Museo Sans 300" w:hAnsi="Museo Sans 300"/>
                <w:b/>
                <w:bCs/>
                <w:i/>
                <w:iCs/>
                <w:sz w:val="18"/>
                <w:szCs w:val="18"/>
              </w:rPr>
              <w:t>, no aplica para predios particulares.</w:t>
            </w:r>
          </w:p>
          <w:p w14:paraId="36F41E2D" w14:textId="77777777" w:rsidR="00D9176D" w:rsidRDefault="00D9176D" w:rsidP="00D9176D">
            <w:pPr>
              <w:spacing w:before="0" w:after="0" w:line="276" w:lineRule="auto"/>
              <w:ind w:firstLine="720"/>
              <w:rPr>
                <w:rFonts w:ascii="Museo Sans 300" w:hAnsi="Museo Sans 300"/>
                <w:b/>
                <w:bCs/>
              </w:rPr>
            </w:pPr>
          </w:p>
          <w:tbl>
            <w:tblPr>
              <w:tblpPr w:leftFromText="141" w:rightFromText="141" w:vertAnchor="text" w:tblpXSpec="center" w:tblpY="1"/>
              <w:tblOverlap w:val="never"/>
              <w:tblW w:w="10282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830"/>
              <w:gridCol w:w="7452"/>
            </w:tblGrid>
            <w:tr w:rsidR="00D9176D" w:rsidRPr="00F82D56" w14:paraId="58ECFFBA" w14:textId="77777777" w:rsidTr="00A64D1F">
              <w:trPr>
                <w:trHeight w:val="146"/>
              </w:trPr>
              <w:tc>
                <w:tcPr>
                  <w:tcW w:w="5000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43420"/>
                  <w:noWrap/>
                  <w:vAlign w:val="center"/>
                </w:tcPr>
                <w:p w14:paraId="1AD783EE" w14:textId="753D4CDB" w:rsidR="00D9176D" w:rsidRPr="00F82D56" w:rsidRDefault="00D9176D" w:rsidP="00D9176D">
                  <w:pPr>
                    <w:jc w:val="center"/>
                    <w:rPr>
                      <w:rFonts w:ascii="Museo Sans 300" w:hAnsi="Museo Sans 300" w:cs="Arial"/>
                      <w:b/>
                      <w:sz w:val="18"/>
                      <w:szCs w:val="16"/>
                    </w:rPr>
                  </w:pPr>
                  <w:r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>LINDEROS DEL PREDIO</w:t>
                  </w:r>
                  <w:r w:rsidRPr="0086726C">
                    <w:rPr>
                      <w:rFonts w:ascii="Museo Sans 300" w:hAnsi="Museo Sans 300" w:cs="Arial"/>
                      <w:b/>
                      <w:color w:val="FFFFFF" w:themeColor="background1"/>
                      <w:sz w:val="18"/>
                      <w:szCs w:val="16"/>
                    </w:rPr>
                    <w:t xml:space="preserve">                       </w:t>
                  </w:r>
                </w:p>
              </w:tc>
            </w:tr>
            <w:tr w:rsidR="00D9176D" w:rsidRPr="00F82D56" w14:paraId="65C79A05" w14:textId="77777777" w:rsidTr="00093302">
              <w:trPr>
                <w:trHeight w:val="146"/>
              </w:trPr>
              <w:tc>
                <w:tcPr>
                  <w:tcW w:w="13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1AC797BD" w14:textId="1F915D2F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  <w:r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  <w:t>LINDEROS GENERALES DEL PREDIO (Identificación si aplica)</w:t>
                  </w:r>
                </w:p>
              </w:tc>
              <w:tc>
                <w:tcPr>
                  <w:tcW w:w="362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07A5263" w14:textId="77777777" w:rsidR="00D9176D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  <w:p w14:paraId="2A9DDE78" w14:textId="77777777" w:rsidR="00D9176D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  <w:p w14:paraId="2C2D157E" w14:textId="77777777" w:rsidR="00D9176D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  <w:p w14:paraId="30C25F26" w14:textId="77777777" w:rsidR="00D9176D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  <w:p w14:paraId="1E5609ED" w14:textId="3A5CF248" w:rsidR="00D9176D" w:rsidRPr="007D5B97" w:rsidRDefault="00D9176D" w:rsidP="00D9176D">
                  <w:pPr>
                    <w:widowControl/>
                    <w:spacing w:before="0" w:after="0" w:line="276" w:lineRule="auto"/>
                    <w:jc w:val="left"/>
                    <w:rPr>
                      <w:rFonts w:ascii="Museo Sans 300" w:hAnsi="Museo Sans 300" w:cs="Arial"/>
                      <w:sz w:val="16"/>
                      <w:szCs w:val="16"/>
                      <w:lang w:val="es-MX"/>
                    </w:rPr>
                  </w:pPr>
                </w:p>
              </w:tc>
            </w:tr>
          </w:tbl>
          <w:p w14:paraId="63725263" w14:textId="66C1D1E4" w:rsidR="00D9176D" w:rsidRPr="00300FDA" w:rsidRDefault="00D9176D" w:rsidP="00D9176D">
            <w:pPr>
              <w:spacing w:before="0" w:after="0" w:line="276" w:lineRule="auto"/>
              <w:rPr>
                <w:rFonts w:ascii="Museo Sans 300" w:hAnsi="Museo Sans 300"/>
                <w:i/>
                <w:iCs/>
                <w:sz w:val="18"/>
                <w:szCs w:val="18"/>
              </w:rPr>
            </w:pPr>
          </w:p>
        </w:tc>
      </w:tr>
    </w:tbl>
    <w:p w14:paraId="5ECFBB75" w14:textId="69AA5EEB" w:rsidR="00C0748E" w:rsidRDefault="007923FA" w:rsidP="00C0748E">
      <w:pPr>
        <w:tabs>
          <w:tab w:val="left" w:pos="142"/>
        </w:tabs>
        <w:spacing w:before="0" w:after="0" w:line="276" w:lineRule="auto"/>
        <w:rPr>
          <w:rFonts w:ascii="Museo Sans 300" w:hAnsi="Museo Sans 300"/>
          <w:i/>
          <w:iCs/>
          <w:sz w:val="18"/>
          <w:szCs w:val="18"/>
        </w:rPr>
      </w:pPr>
      <w:r w:rsidRPr="00AA5E3B">
        <w:rPr>
          <w:rFonts w:ascii="Museo Sans 300" w:hAnsi="Museo Sans 300"/>
          <w:i/>
          <w:iCs/>
          <w:sz w:val="18"/>
          <w:szCs w:val="18"/>
        </w:rPr>
        <w:lastRenderedPageBreak/>
        <w:t>*Repita cuantas veces sea necesario si son varios predios e identificarlos de forma que se puedan diferenciar.</w:t>
      </w:r>
    </w:p>
    <w:p w14:paraId="636B02CB" w14:textId="77777777" w:rsidR="007923FA" w:rsidRPr="004D57B1" w:rsidRDefault="007923FA" w:rsidP="00C0748E">
      <w:pPr>
        <w:tabs>
          <w:tab w:val="left" w:pos="142"/>
        </w:tabs>
        <w:spacing w:before="0" w:after="0" w:line="276" w:lineRule="auto"/>
        <w:rPr>
          <w:rFonts w:ascii="Museo Sans 300" w:hAnsi="Museo Sans 300" w:cs="Arial"/>
          <w:i/>
          <w:sz w:val="14"/>
          <w:szCs w:val="16"/>
          <w:lang w:val="es-MX"/>
        </w:rPr>
      </w:pPr>
    </w:p>
    <w:p w14:paraId="5176F65C" w14:textId="56ABF682" w:rsidR="00DF5195" w:rsidRDefault="00194D80" w:rsidP="00C0748E">
      <w:pPr>
        <w:pStyle w:val="Ttulo1"/>
        <w:numPr>
          <w:ilvl w:val="0"/>
          <w:numId w:val="0"/>
        </w:numPr>
        <w:ind w:left="568"/>
        <w:rPr>
          <w:rFonts w:ascii="Museo Sans 300" w:hAnsi="Museo Sans 300"/>
          <w:lang w:val="es-MX"/>
        </w:rPr>
      </w:pPr>
      <w:r>
        <w:rPr>
          <w:rFonts w:ascii="Museo Sans 300" w:hAnsi="Museo Sans 300"/>
          <w:lang w:val="es-MX"/>
        </w:rPr>
        <w:t>1</w:t>
      </w:r>
      <w:r w:rsidR="007923FA">
        <w:rPr>
          <w:rFonts w:ascii="Museo Sans 300" w:hAnsi="Museo Sans 300"/>
          <w:lang w:val="es-MX"/>
        </w:rPr>
        <w:t>0</w:t>
      </w:r>
      <w:r>
        <w:rPr>
          <w:rFonts w:ascii="Museo Sans 300" w:hAnsi="Museo Sans 300"/>
          <w:lang w:val="es-MX"/>
        </w:rPr>
        <w:t xml:space="preserve">. </w:t>
      </w:r>
      <w:r w:rsidR="00DF5195">
        <w:rPr>
          <w:rFonts w:ascii="Museo Sans 300" w:hAnsi="Museo Sans 300"/>
          <w:lang w:val="es-MX"/>
        </w:rPr>
        <w:t>Administración: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7445"/>
      </w:tblGrid>
      <w:tr w:rsidR="00194D80" w:rsidRPr="00310A62" w14:paraId="54B35B8F" w14:textId="77777777" w:rsidTr="00A64D1F">
        <w:trPr>
          <w:trHeight w:val="366"/>
          <w:jc w:val="center"/>
        </w:trPr>
        <w:tc>
          <w:tcPr>
            <w:tcW w:w="10559" w:type="dxa"/>
            <w:gridSpan w:val="2"/>
            <w:shd w:val="clear" w:color="auto" w:fill="E43420"/>
            <w:vAlign w:val="center"/>
          </w:tcPr>
          <w:p w14:paraId="7C75AB0C" w14:textId="3A891E6D" w:rsidR="00BF568C" w:rsidRDefault="00742850" w:rsidP="004F472D">
            <w:pPr>
              <w:spacing w:after="0" w:line="276" w:lineRule="auto"/>
              <w:jc w:val="center"/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</w:pPr>
            <w:r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lastRenderedPageBreak/>
              <w:t xml:space="preserve">ADMINISTRACIÓN DEL (OS) INMUEBLE(S) -CONSTRUCCIÓN            </w:t>
            </w:r>
          </w:p>
          <w:p w14:paraId="1E8AFA5C" w14:textId="396112BD" w:rsidR="00194D80" w:rsidRPr="00046A5B" w:rsidRDefault="00BF568C" w:rsidP="004F472D">
            <w:pPr>
              <w:spacing w:after="0" w:line="276" w:lineRule="auto"/>
              <w:jc w:val="center"/>
              <w:rPr>
                <w:rFonts w:ascii="Museo Sans 300" w:hAnsi="Museo Sans 300" w:cs="Arial"/>
                <w:color w:val="FFFFFF" w:themeColor="background1"/>
                <w:sz w:val="18"/>
                <w:szCs w:val="18"/>
              </w:rPr>
            </w:pPr>
            <w:r w:rsidRPr="00046A5B">
              <w:rPr>
                <w:rFonts w:ascii="Museo Sans 300" w:hAnsi="Museo Sans 300"/>
                <w:noProof/>
                <w:snapToGrid/>
                <w:color w:val="FFFFFF" w:themeColor="background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722605B4" wp14:editId="1C804AC8">
                      <wp:simplePos x="0" y="0"/>
                      <wp:positionH relativeFrom="column">
                        <wp:posOffset>4657090</wp:posOffset>
                      </wp:positionH>
                      <wp:positionV relativeFrom="paragraph">
                        <wp:posOffset>28575</wp:posOffset>
                      </wp:positionV>
                      <wp:extent cx="254000" cy="171450"/>
                      <wp:effectExtent l="0" t="0" r="12700" b="19050"/>
                      <wp:wrapNone/>
                      <wp:docPr id="274252889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2CC955" id="Rectángulo 3" o:spid="_x0000_s1026" style="position:absolute;margin-left:366.7pt;margin-top:2.25pt;width:20pt;height:13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" filled="f" strokecolor="white [3212]" strokeweight="1pt"/>
                  </w:pict>
                </mc:Fallback>
              </mc:AlternateContent>
            </w:r>
            <w:r w:rsidRPr="00046A5B">
              <w:rPr>
                <w:rFonts w:ascii="Museo Sans 300" w:hAnsi="Museo Sans 300"/>
                <w:noProof/>
                <w:snapToGrid/>
                <w:color w:val="FFFFFF" w:themeColor="background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3C06647A" wp14:editId="00C1A750">
                      <wp:simplePos x="0" y="0"/>
                      <wp:positionH relativeFrom="column">
                        <wp:posOffset>3914775</wp:posOffset>
                      </wp:positionH>
                      <wp:positionV relativeFrom="paragraph">
                        <wp:posOffset>24130</wp:posOffset>
                      </wp:positionV>
                      <wp:extent cx="254000" cy="171450"/>
                      <wp:effectExtent l="0" t="0" r="12700" b="19050"/>
                      <wp:wrapNone/>
                      <wp:docPr id="1630903134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49870A" id="Rectángulo 3" o:spid="_x0000_s1026" style="position:absolute;margin-left:308.25pt;margin-top:1.9pt;width:20pt;height:13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" filled="f" strokecolor="white [3212]" strokeweight="1pt"/>
                  </w:pict>
                </mc:Fallback>
              </mc:AlternateContent>
            </w:r>
            <w:r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Marcar dentro del recuadro</w:t>
            </w:r>
            <w:r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     </w:t>
            </w:r>
            <w:r w:rsidR="00742850"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t xml:space="preserve">SI:             </w:t>
            </w:r>
            <w:r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t xml:space="preserve">    </w:t>
            </w:r>
            <w:r w:rsidR="00742850"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t xml:space="preserve"> NO:</w:t>
            </w:r>
            <w:r w:rsidR="00742850" w:rsidRPr="00FC5F7C">
              <w:rPr>
                <w:rFonts w:ascii="Museo Sans 300" w:hAnsi="Museo Sans 300"/>
                <w:noProof/>
                <w:snapToGrid/>
                <w:color w:val="FFFFFF" w:themeColor="background1"/>
                <w:lang w:val="es-CO" w:eastAsia="en-US"/>
              </w:rPr>
              <w:t xml:space="preserve"> </w:t>
            </w:r>
          </w:p>
        </w:tc>
      </w:tr>
      <w:tr w:rsidR="00194D80" w:rsidRPr="00310A62" w14:paraId="6B77ACB7" w14:textId="77777777" w:rsidTr="007662D7">
        <w:trPr>
          <w:trHeight w:val="529"/>
          <w:jc w:val="center"/>
        </w:trPr>
        <w:tc>
          <w:tcPr>
            <w:tcW w:w="3114" w:type="dxa"/>
            <w:vAlign w:val="center"/>
          </w:tcPr>
          <w:p w14:paraId="7FCC695E" w14:textId="217AC232" w:rsidR="00194D80" w:rsidRPr="00CB7F2C" w:rsidRDefault="00194D80" w:rsidP="004F472D">
            <w:pPr>
              <w:spacing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  <w:highlight w:val="yellow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NUMERO DE CONTRATO</w:t>
            </w:r>
            <w:r w:rsidRPr="00CB7F2C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7445" w:type="dxa"/>
            <w:vAlign w:val="center"/>
          </w:tcPr>
          <w:p w14:paraId="05997705" w14:textId="77777777" w:rsidR="00194D80" w:rsidRPr="00310A62" w:rsidRDefault="00194D80" w:rsidP="004F472D">
            <w:pPr>
              <w:pStyle w:val="Sinespaciado"/>
              <w:spacing w:line="276" w:lineRule="auto"/>
              <w:rPr>
                <w:rFonts w:ascii="Museo Sans 300" w:hAnsi="Museo Sans 300" w:cs="Aharoni"/>
                <w:i/>
                <w:sz w:val="16"/>
                <w:szCs w:val="16"/>
                <w:highlight w:val="yellow"/>
              </w:rPr>
            </w:pPr>
          </w:p>
        </w:tc>
      </w:tr>
      <w:tr w:rsidR="00194D80" w:rsidRPr="00310A62" w14:paraId="417651D4" w14:textId="77777777" w:rsidTr="00194D80">
        <w:trPr>
          <w:trHeight w:val="741"/>
          <w:jc w:val="center"/>
        </w:trPr>
        <w:tc>
          <w:tcPr>
            <w:tcW w:w="3114" w:type="dxa"/>
            <w:vAlign w:val="center"/>
          </w:tcPr>
          <w:p w14:paraId="458829FE" w14:textId="3E3962AD" w:rsidR="00194D80" w:rsidRDefault="00194D80" w:rsidP="004F472D">
            <w:pPr>
              <w:spacing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TIPO DE CONTRATO</w:t>
            </w:r>
            <w:r w:rsidR="004A1984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7445" w:type="dxa"/>
            <w:vAlign w:val="center"/>
          </w:tcPr>
          <w:p w14:paraId="13BFD5B6" w14:textId="77777777" w:rsidR="00194D80" w:rsidRDefault="00194D80" w:rsidP="004F472D">
            <w:pPr>
              <w:pStyle w:val="Sinespaciado"/>
              <w:spacing w:line="276" w:lineRule="auto"/>
              <w:rPr>
                <w:rFonts w:ascii="Museo Sans 300" w:hAnsi="Museo Sans 300" w:cs="Aharoni"/>
                <w:i/>
                <w:sz w:val="16"/>
                <w:szCs w:val="16"/>
                <w:highlight w:val="yellow"/>
              </w:rPr>
            </w:pPr>
          </w:p>
        </w:tc>
      </w:tr>
      <w:tr w:rsidR="00194D80" w:rsidRPr="00310A62" w14:paraId="794C7110" w14:textId="77777777" w:rsidTr="00194D80">
        <w:trPr>
          <w:trHeight w:val="741"/>
          <w:jc w:val="center"/>
        </w:trPr>
        <w:tc>
          <w:tcPr>
            <w:tcW w:w="3114" w:type="dxa"/>
            <w:vAlign w:val="center"/>
          </w:tcPr>
          <w:p w14:paraId="33571380" w14:textId="3A8B5573" w:rsidR="00194D80" w:rsidRDefault="00194D80" w:rsidP="004F472D">
            <w:pPr>
              <w:spacing w:after="0" w:line="276" w:lineRule="auto"/>
              <w:jc w:val="left"/>
              <w:rPr>
                <w:rFonts w:ascii="Museo Sans 300" w:hAnsi="Museo Sans 300" w:cs="Arial"/>
                <w:b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sz w:val="16"/>
                <w:szCs w:val="16"/>
              </w:rPr>
              <w:t>ADMINISTRACIÓN ACTUAL</w:t>
            </w:r>
            <w:r w:rsidR="004A1984">
              <w:rPr>
                <w:rFonts w:ascii="Museo Sans 300" w:hAnsi="Museo Sans 300" w:cs="Arial"/>
                <w:b/>
                <w:sz w:val="16"/>
                <w:szCs w:val="16"/>
              </w:rPr>
              <w:t>:</w:t>
            </w:r>
          </w:p>
        </w:tc>
        <w:tc>
          <w:tcPr>
            <w:tcW w:w="7445" w:type="dxa"/>
            <w:vAlign w:val="center"/>
          </w:tcPr>
          <w:p w14:paraId="2E93DB2F" w14:textId="77777777" w:rsidR="00194D80" w:rsidRDefault="00194D80" w:rsidP="004F472D">
            <w:pPr>
              <w:pStyle w:val="Sinespaciado"/>
              <w:spacing w:line="276" w:lineRule="auto"/>
              <w:rPr>
                <w:rFonts w:ascii="Museo Sans 300" w:hAnsi="Museo Sans 300" w:cs="Aharoni"/>
                <w:i/>
                <w:sz w:val="16"/>
                <w:szCs w:val="16"/>
                <w:highlight w:val="yellow"/>
              </w:rPr>
            </w:pPr>
          </w:p>
        </w:tc>
      </w:tr>
    </w:tbl>
    <w:p w14:paraId="780D1BD2" w14:textId="7254E0C8" w:rsidR="007923FA" w:rsidRDefault="00742850" w:rsidP="00EA633F">
      <w:pPr>
        <w:pStyle w:val="Ttulo1"/>
        <w:numPr>
          <w:ilvl w:val="0"/>
          <w:numId w:val="0"/>
        </w:numPr>
        <w:rPr>
          <w:rFonts w:ascii="Museo Sans 300" w:hAnsi="Museo Sans 300" w:cs="Arial"/>
          <w:i/>
          <w:szCs w:val="16"/>
          <w:lang w:val="es-MX"/>
        </w:rPr>
      </w:pPr>
      <w:r w:rsidRPr="00310A62">
        <w:rPr>
          <w:rFonts w:ascii="Museo Sans 300" w:hAnsi="Museo Sans 300" w:cs="Arial"/>
          <w:i/>
          <w:sz w:val="14"/>
          <w:szCs w:val="16"/>
          <w:lang w:val="es-MX"/>
        </w:rPr>
        <w:t>En caso de desincorporación del predio se debe informar a S</w:t>
      </w:r>
      <w:r>
        <w:rPr>
          <w:rFonts w:ascii="Museo Sans 300" w:hAnsi="Museo Sans 300" w:cs="Arial"/>
          <w:i/>
          <w:sz w:val="14"/>
          <w:szCs w:val="16"/>
          <w:lang w:val="es-MX"/>
        </w:rPr>
        <w:t>GI</w:t>
      </w:r>
      <w:r w:rsidRPr="00310A62">
        <w:rPr>
          <w:rFonts w:ascii="Museo Sans 300" w:hAnsi="Museo Sans 300" w:cs="Arial"/>
          <w:i/>
          <w:sz w:val="14"/>
          <w:szCs w:val="16"/>
          <w:lang w:val="es-MX"/>
        </w:rPr>
        <w:t xml:space="preserve"> (Subdirección de </w:t>
      </w:r>
      <w:r>
        <w:rPr>
          <w:rFonts w:ascii="Museo Sans 300" w:hAnsi="Museo Sans 300" w:cs="Arial"/>
          <w:i/>
          <w:sz w:val="14"/>
          <w:szCs w:val="16"/>
          <w:lang w:val="es-MX"/>
        </w:rPr>
        <w:t>Gestión</w:t>
      </w:r>
      <w:r w:rsidRPr="00310A62">
        <w:rPr>
          <w:rFonts w:ascii="Museo Sans 300" w:hAnsi="Museo Sans 300" w:cs="Arial"/>
          <w:i/>
          <w:sz w:val="14"/>
          <w:szCs w:val="16"/>
          <w:lang w:val="es-MX"/>
        </w:rPr>
        <w:t xml:space="preserve"> Inmobiliaria)</w:t>
      </w:r>
      <w:r>
        <w:rPr>
          <w:rFonts w:ascii="Museo Sans 300" w:hAnsi="Museo Sans 300" w:cs="Arial"/>
          <w:i/>
          <w:sz w:val="14"/>
          <w:szCs w:val="16"/>
          <w:lang w:val="es-MX"/>
        </w:rPr>
        <w:t xml:space="preserve"> en las conclusiones del Estudio.</w:t>
      </w:r>
    </w:p>
    <w:p w14:paraId="6747B0FB" w14:textId="77777777" w:rsidR="00EA633F" w:rsidRPr="00EA633F" w:rsidRDefault="00EA633F" w:rsidP="00EA633F">
      <w:pPr>
        <w:rPr>
          <w:lang w:val="es-MX"/>
        </w:rPr>
      </w:pPr>
    </w:p>
    <w:p w14:paraId="6257657F" w14:textId="1B571D56" w:rsidR="00C0748E" w:rsidRPr="00776BD3" w:rsidRDefault="00194D80" w:rsidP="00C0748E">
      <w:pPr>
        <w:pStyle w:val="Ttulo1"/>
        <w:numPr>
          <w:ilvl w:val="0"/>
          <w:numId w:val="0"/>
        </w:numPr>
        <w:ind w:left="568"/>
        <w:rPr>
          <w:rFonts w:ascii="Museo Sans 300" w:hAnsi="Museo Sans 300"/>
          <w:color w:val="E7E6E6" w:themeColor="background2"/>
          <w:lang w:val="es-MX"/>
        </w:rPr>
      </w:pPr>
      <w:r>
        <w:rPr>
          <w:rFonts w:ascii="Museo Sans 300" w:hAnsi="Museo Sans 300"/>
          <w:lang w:val="es-MX"/>
        </w:rPr>
        <w:t>1</w:t>
      </w:r>
      <w:r w:rsidR="007923FA">
        <w:rPr>
          <w:rFonts w:ascii="Museo Sans 300" w:hAnsi="Museo Sans 300"/>
          <w:lang w:val="es-MX"/>
        </w:rPr>
        <w:t>1</w:t>
      </w:r>
      <w:r>
        <w:rPr>
          <w:rFonts w:ascii="Museo Sans 300" w:hAnsi="Museo Sans 300"/>
          <w:lang w:val="es-MX"/>
        </w:rPr>
        <w:t xml:space="preserve">. </w:t>
      </w:r>
      <w:r w:rsidR="00C0748E" w:rsidRPr="00310A62">
        <w:rPr>
          <w:rFonts w:ascii="Museo Sans 300" w:hAnsi="Museo Sans 300"/>
          <w:lang w:val="es-MX"/>
        </w:rPr>
        <w:t>Construcciones</w:t>
      </w:r>
      <w:r>
        <w:rPr>
          <w:rFonts w:ascii="Museo Sans 300" w:hAnsi="Museo Sans 300"/>
          <w:lang w:val="es-MX"/>
        </w:rPr>
        <w:t>:</w:t>
      </w:r>
    </w:p>
    <w:tbl>
      <w:tblPr>
        <w:tblpPr w:leftFromText="141" w:rightFromText="141" w:vertAnchor="text" w:horzAnchor="margin" w:tblpXSpec="center" w:tblpY="1"/>
        <w:tblOverlap w:val="never"/>
        <w:tblW w:w="10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3"/>
        <w:gridCol w:w="2925"/>
        <w:gridCol w:w="2734"/>
        <w:gridCol w:w="2255"/>
      </w:tblGrid>
      <w:tr w:rsidR="00C0748E" w:rsidRPr="00776BD3" w14:paraId="1C26D8DE" w14:textId="77777777" w:rsidTr="00A64D1F">
        <w:trPr>
          <w:trHeight w:val="464"/>
        </w:trPr>
        <w:tc>
          <w:tcPr>
            <w:tcW w:w="10597" w:type="dxa"/>
            <w:gridSpan w:val="4"/>
            <w:shd w:val="clear" w:color="auto" w:fill="E43420"/>
            <w:vAlign w:val="center"/>
          </w:tcPr>
          <w:p w14:paraId="3C8B2DBF" w14:textId="65CACBAD" w:rsidR="00BF568C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/>
                <w:color w:val="FFFFFF" w:themeColor="background1"/>
                <w:lang w:val="es-MX"/>
              </w:rPr>
            </w:pPr>
            <w:r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  <w:t xml:space="preserve">CONSTRUCCIONES        </w:t>
            </w:r>
            <w:r w:rsidRPr="00046A5B">
              <w:rPr>
                <w:rFonts w:ascii="Museo Sans 300" w:hAnsi="Museo Sans 300"/>
                <w:color w:val="FFFFFF" w:themeColor="background1"/>
                <w:lang w:val="es-MX"/>
              </w:rPr>
              <w:t xml:space="preserve"> </w:t>
            </w:r>
          </w:p>
          <w:p w14:paraId="4DDDABDA" w14:textId="2FF491E7" w:rsidR="00C0748E" w:rsidRPr="00046A5B" w:rsidRDefault="00BF568C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color w:val="FFFFFF" w:themeColor="background1"/>
                <w:sz w:val="18"/>
                <w:szCs w:val="18"/>
              </w:rPr>
            </w:pPr>
            <w:r w:rsidRPr="00046A5B">
              <w:rPr>
                <w:rFonts w:ascii="Museo Sans 300" w:hAnsi="Museo Sans 300"/>
                <w:noProof/>
                <w:snapToGrid/>
                <w:color w:val="FFFFFF" w:themeColor="background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A319DAB" wp14:editId="203C5492">
                      <wp:simplePos x="0" y="0"/>
                      <wp:positionH relativeFrom="column">
                        <wp:posOffset>4801870</wp:posOffset>
                      </wp:positionH>
                      <wp:positionV relativeFrom="paragraph">
                        <wp:posOffset>4445</wp:posOffset>
                      </wp:positionV>
                      <wp:extent cx="254000" cy="171450"/>
                      <wp:effectExtent l="0" t="0" r="12700" b="19050"/>
                      <wp:wrapNone/>
                      <wp:docPr id="505088774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FF2098" id="Rectángulo 3" o:spid="_x0000_s1026" style="position:absolute;margin-left:378.1pt;margin-top:.35pt;width:20pt;height:13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" filled="f" strokecolor="white [3212]" strokeweight="1pt"/>
                  </w:pict>
                </mc:Fallback>
              </mc:AlternateContent>
            </w:r>
            <w:r w:rsidRPr="00046A5B">
              <w:rPr>
                <w:rFonts w:ascii="Museo Sans 300" w:hAnsi="Museo Sans 300"/>
                <w:noProof/>
                <w:snapToGrid/>
                <w:color w:val="FFFFFF" w:themeColor="background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7F3354BF" wp14:editId="45853AD5">
                      <wp:simplePos x="0" y="0"/>
                      <wp:positionH relativeFrom="column">
                        <wp:posOffset>3706495</wp:posOffset>
                      </wp:positionH>
                      <wp:positionV relativeFrom="paragraph">
                        <wp:posOffset>15240</wp:posOffset>
                      </wp:positionV>
                      <wp:extent cx="254000" cy="171450"/>
                      <wp:effectExtent l="0" t="0" r="12700" b="19050"/>
                      <wp:wrapNone/>
                      <wp:docPr id="435832195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632E0D" id="Rectángulo 3" o:spid="_x0000_s1026" style="position:absolute;margin-left:291.85pt;margin-top:1.2pt;width:20pt;height:13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" filled="f" strokecolor="white [3212]" strokeweight="1pt"/>
                  </w:pict>
                </mc:Fallback>
              </mc:AlternateContent>
            </w:r>
            <w:r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Marcar dentro del recuadro</w:t>
            </w:r>
            <w:r w:rsidRPr="009C11BC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     </w:t>
            </w:r>
            <w:r w:rsidR="00C0748E" w:rsidRPr="00046A5B">
              <w:rPr>
                <w:rFonts w:ascii="Museo Sans 300" w:hAnsi="Museo Sans 300"/>
                <w:color w:val="FFFFFF" w:themeColor="background1"/>
                <w:lang w:val="es-MX"/>
              </w:rPr>
              <w:t xml:space="preserve">SI:              </w:t>
            </w:r>
            <w:r w:rsidR="00FD0F77" w:rsidRPr="00046A5B">
              <w:rPr>
                <w:rFonts w:ascii="Museo Sans 300" w:hAnsi="Museo Sans 300"/>
                <w:color w:val="FFFFFF" w:themeColor="background1"/>
                <w:lang w:val="es-MX"/>
              </w:rPr>
              <w:t xml:space="preserve">        </w:t>
            </w:r>
            <w:r w:rsidR="00C0748E" w:rsidRPr="00046A5B">
              <w:rPr>
                <w:rFonts w:ascii="Museo Sans 300" w:hAnsi="Museo Sans 300"/>
                <w:color w:val="FFFFFF" w:themeColor="background1"/>
                <w:lang w:val="es-MX"/>
              </w:rPr>
              <w:t>NO:</w:t>
            </w:r>
          </w:p>
          <w:p w14:paraId="4C16A78E" w14:textId="77777777" w:rsidR="00C0748E" w:rsidRPr="00776BD3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E7E6E6" w:themeColor="background2"/>
                <w:sz w:val="16"/>
                <w:szCs w:val="16"/>
              </w:rPr>
            </w:pPr>
            <w:r w:rsidRPr="00046A5B">
              <w:rPr>
                <w:rFonts w:ascii="Museo Sans 300" w:hAnsi="Museo Sans 300" w:cs="Arial"/>
                <w:color w:val="FFFFFF" w:themeColor="background1"/>
                <w:sz w:val="16"/>
                <w:szCs w:val="16"/>
              </w:rPr>
              <w:t>Información según el Sistema de Información Defensoría del Espacio Público (SIDEP)</w:t>
            </w:r>
          </w:p>
        </w:tc>
      </w:tr>
      <w:tr w:rsidR="00C0748E" w:rsidRPr="00310A62" w14:paraId="7CCCA475" w14:textId="77777777" w:rsidTr="00093302">
        <w:trPr>
          <w:trHeight w:val="371"/>
        </w:trPr>
        <w:tc>
          <w:tcPr>
            <w:tcW w:w="2683" w:type="dxa"/>
            <w:vAlign w:val="center"/>
          </w:tcPr>
          <w:p w14:paraId="195A6DCE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 w:rsidRPr="00310A6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NOMENCLATURA DE LA CONSTRUCCIÓN:</w:t>
            </w:r>
          </w:p>
        </w:tc>
        <w:tc>
          <w:tcPr>
            <w:tcW w:w="2925" w:type="dxa"/>
            <w:vAlign w:val="center"/>
          </w:tcPr>
          <w:p w14:paraId="3D33314E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2734" w:type="dxa"/>
            <w:vAlign w:val="center"/>
          </w:tcPr>
          <w:p w14:paraId="6FF76363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 w:rsidRPr="00310A6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N</w:t>
            </w: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 xml:space="preserve">ÚMERO DE </w:t>
            </w:r>
            <w:r w:rsidRPr="00310A62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CONSTRUCCIÓN:</w:t>
            </w:r>
          </w:p>
        </w:tc>
        <w:tc>
          <w:tcPr>
            <w:tcW w:w="2255" w:type="dxa"/>
            <w:vAlign w:val="center"/>
          </w:tcPr>
          <w:p w14:paraId="00ACB5F2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</w:tr>
      <w:tr w:rsidR="00C0748E" w:rsidRPr="00310A62" w14:paraId="37EAD3C5" w14:textId="77777777" w:rsidTr="00093302">
        <w:trPr>
          <w:trHeight w:val="371"/>
        </w:trPr>
        <w:tc>
          <w:tcPr>
            <w:tcW w:w="2683" w:type="dxa"/>
            <w:vAlign w:val="center"/>
          </w:tcPr>
          <w:p w14:paraId="51CE0867" w14:textId="29B35B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NOMBRE</w:t>
            </w:r>
            <w:r w:rsidR="004A1984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2925" w:type="dxa"/>
            <w:vAlign w:val="center"/>
          </w:tcPr>
          <w:p w14:paraId="68252C03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2734" w:type="dxa"/>
            <w:vAlign w:val="center"/>
          </w:tcPr>
          <w:p w14:paraId="75164BB3" w14:textId="0E59E503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NÚMERO DE PREDIO</w:t>
            </w:r>
            <w:r w:rsidR="004A1984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2255" w:type="dxa"/>
            <w:vAlign w:val="center"/>
          </w:tcPr>
          <w:p w14:paraId="7362FF58" w14:textId="77777777" w:rsidR="00C0748E" w:rsidRPr="00310A62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</w:tr>
      <w:tr w:rsidR="00093302" w:rsidRPr="00310A62" w14:paraId="7FC2D5A7" w14:textId="77777777" w:rsidTr="00093302">
        <w:trPr>
          <w:trHeight w:val="371"/>
        </w:trPr>
        <w:tc>
          <w:tcPr>
            <w:tcW w:w="2683" w:type="dxa"/>
            <w:vAlign w:val="center"/>
          </w:tcPr>
          <w:p w14:paraId="7DFBC893" w14:textId="60C8A09F" w:rsidR="00093302" w:rsidRDefault="0009330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TIPO</w:t>
            </w:r>
            <w:r w:rsidR="004A1984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2925" w:type="dxa"/>
            <w:vAlign w:val="center"/>
          </w:tcPr>
          <w:p w14:paraId="3F4AB35A" w14:textId="77777777" w:rsidR="00093302" w:rsidRPr="00310A62" w:rsidRDefault="0009330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2734" w:type="dxa"/>
            <w:vAlign w:val="center"/>
          </w:tcPr>
          <w:p w14:paraId="2FCF5897" w14:textId="0BC6DD0A" w:rsidR="00093302" w:rsidRDefault="0009330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ÁREA</w:t>
            </w:r>
            <w:r w:rsidR="004A1984"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2255" w:type="dxa"/>
            <w:vAlign w:val="center"/>
          </w:tcPr>
          <w:p w14:paraId="40866AFA" w14:textId="77777777" w:rsidR="00093302" w:rsidRPr="00310A62" w:rsidRDefault="00093302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b/>
                <w:color w:val="000000"/>
                <w:sz w:val="16"/>
                <w:szCs w:val="16"/>
              </w:rPr>
            </w:pPr>
          </w:p>
        </w:tc>
      </w:tr>
    </w:tbl>
    <w:p w14:paraId="15233CF1" w14:textId="77777777" w:rsidR="00F528B7" w:rsidRDefault="00F528B7" w:rsidP="00C0748E">
      <w:pPr>
        <w:spacing w:before="0" w:after="0" w:line="276" w:lineRule="auto"/>
        <w:rPr>
          <w:rFonts w:ascii="Museo Sans 300" w:hAnsi="Museo Sans 300"/>
          <w:snapToGrid/>
          <w:szCs w:val="22"/>
          <w:lang w:val="es-MX" w:eastAsia="en-US"/>
        </w:rPr>
      </w:pPr>
    </w:p>
    <w:p w14:paraId="2487CA2E" w14:textId="77777777" w:rsidR="007923FA" w:rsidRPr="00310A62" w:rsidRDefault="007923FA" w:rsidP="00C0748E">
      <w:pPr>
        <w:spacing w:before="0" w:after="0" w:line="276" w:lineRule="auto"/>
        <w:rPr>
          <w:rFonts w:ascii="Museo Sans 300" w:hAnsi="Museo Sans 300"/>
          <w:snapToGrid/>
          <w:vanish/>
          <w:szCs w:val="22"/>
          <w:lang w:val="es-MX" w:eastAsia="en-US"/>
        </w:rPr>
      </w:pPr>
    </w:p>
    <w:p w14:paraId="7B20E8D7" w14:textId="4EE084B6" w:rsidR="00C0748E" w:rsidRPr="00574895" w:rsidRDefault="00C0748E" w:rsidP="00C0748E">
      <w:pPr>
        <w:pStyle w:val="Ttulo1"/>
        <w:numPr>
          <w:ilvl w:val="0"/>
          <w:numId w:val="0"/>
        </w:numPr>
        <w:ind w:left="568"/>
        <w:rPr>
          <w:rFonts w:ascii="Museo Sans 300" w:hAnsi="Museo Sans 300"/>
        </w:rPr>
      </w:pPr>
      <w:r w:rsidRPr="00574895">
        <w:rPr>
          <w:rFonts w:ascii="Museo Sans 300" w:hAnsi="Museo Sans 300"/>
        </w:rPr>
        <w:t>1</w:t>
      </w:r>
      <w:r w:rsidR="007923FA">
        <w:rPr>
          <w:rFonts w:ascii="Museo Sans 300" w:hAnsi="Museo Sans 300"/>
        </w:rPr>
        <w:t>2</w:t>
      </w:r>
      <w:r w:rsidRPr="00574895">
        <w:rPr>
          <w:rFonts w:ascii="Museo Sans 300" w:hAnsi="Museo Sans 300"/>
        </w:rPr>
        <w:t xml:space="preserve">. </w:t>
      </w:r>
      <w:r w:rsidR="004A1984">
        <w:rPr>
          <w:rFonts w:ascii="Museo Sans 300" w:hAnsi="Museo Sans 300"/>
        </w:rPr>
        <w:t>Análisis:</w:t>
      </w:r>
    </w:p>
    <w:tbl>
      <w:tblPr>
        <w:tblW w:w="10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C0748E" w:rsidRPr="00310A62" w14:paraId="41E2BDC9" w14:textId="77777777" w:rsidTr="00A64D1F">
        <w:trPr>
          <w:trHeight w:val="300"/>
          <w:jc w:val="center"/>
        </w:trPr>
        <w:tc>
          <w:tcPr>
            <w:tcW w:w="10490" w:type="dxa"/>
            <w:shd w:val="clear" w:color="auto" w:fill="E43420"/>
            <w:vAlign w:val="center"/>
          </w:tcPr>
          <w:p w14:paraId="38918687" w14:textId="77777777" w:rsidR="00C0748E" w:rsidRPr="00310A62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sz w:val="18"/>
                <w:szCs w:val="16"/>
              </w:rPr>
            </w:pPr>
            <w:r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>ANÁLISIS</w:t>
            </w:r>
          </w:p>
        </w:tc>
      </w:tr>
      <w:tr w:rsidR="00C0748E" w:rsidRPr="00310A62" w14:paraId="1FDC4C3A" w14:textId="77777777" w:rsidTr="004F472D">
        <w:trPr>
          <w:trHeight w:val="664"/>
          <w:jc w:val="center"/>
        </w:trPr>
        <w:tc>
          <w:tcPr>
            <w:tcW w:w="10490" w:type="dxa"/>
            <w:vAlign w:val="center"/>
          </w:tcPr>
          <w:p w14:paraId="3297B292" w14:textId="5AE7AEF5" w:rsidR="00C0748E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052FCFC3" w14:textId="16422EC1" w:rsidR="002E7D2F" w:rsidRDefault="002E7D2F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04085D76" w14:textId="46BDE798" w:rsidR="002E7D2F" w:rsidRDefault="00C92A83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834368" behindDoc="0" locked="0" layoutInCell="1" allowOverlap="1" wp14:anchorId="328CF85F" wp14:editId="76304D29">
                      <wp:simplePos x="0" y="0"/>
                      <wp:positionH relativeFrom="column">
                        <wp:posOffset>3280410</wp:posOffset>
                      </wp:positionH>
                      <wp:positionV relativeFrom="paragraph">
                        <wp:posOffset>274320</wp:posOffset>
                      </wp:positionV>
                      <wp:extent cx="1775460" cy="617855"/>
                      <wp:effectExtent l="19050" t="0" r="15240" b="29845"/>
                      <wp:wrapNone/>
                      <wp:docPr id="16" name="Grupo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75460" cy="617855"/>
                                <a:chOff x="2659396" y="-736190"/>
                                <a:chExt cx="1775907" cy="618424"/>
                              </a:xfrm>
                            </wpg:grpSpPr>
                            <wps:wsp>
                              <wps:cNvPr id="14" name="Forma libre: forma 14"/>
                              <wps:cNvSpPr/>
                              <wps:spPr>
                                <a:xfrm>
                                  <a:off x="2659396" y="-431152"/>
                                  <a:ext cx="485104" cy="313386"/>
                                </a:xfrm>
                                <a:custGeom>
                                  <a:avLst/>
                                  <a:gdLst>
                                    <a:gd name="connsiteX0" fmla="*/ 0 w 485104"/>
                                    <a:gd name="connsiteY0" fmla="*/ 242552 h 313386"/>
                                    <a:gd name="connsiteX1" fmla="*/ 403538 w 485104"/>
                                    <a:gd name="connsiteY1" fmla="*/ 313386 h 313386"/>
                                    <a:gd name="connsiteX2" fmla="*/ 420710 w 485104"/>
                                    <a:gd name="connsiteY2" fmla="*/ 210355 h 313386"/>
                                    <a:gd name="connsiteX3" fmla="*/ 485104 w 485104"/>
                                    <a:gd name="connsiteY3" fmla="*/ 236113 h 313386"/>
                                    <a:gd name="connsiteX4" fmla="*/ 478665 w 485104"/>
                                    <a:gd name="connsiteY4" fmla="*/ 130935 h 313386"/>
                                    <a:gd name="connsiteX5" fmla="*/ 336997 w 485104"/>
                                    <a:gd name="connsiteY5" fmla="*/ 109470 h 313386"/>
                                    <a:gd name="connsiteX6" fmla="*/ 334851 w 485104"/>
                                    <a:gd name="connsiteY6" fmla="*/ 36490 h 313386"/>
                                    <a:gd name="connsiteX7" fmla="*/ 42929 w 485104"/>
                                    <a:gd name="connsiteY7" fmla="*/ 0 h 313386"/>
                                    <a:gd name="connsiteX8" fmla="*/ 0 w 485104"/>
                                    <a:gd name="connsiteY8" fmla="*/ 242552 h 31338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</a:cxnLst>
                                  <a:rect l="l" t="t" r="r" b="b"/>
                                  <a:pathLst>
                                    <a:path w="485104" h="313386">
                                      <a:moveTo>
                                        <a:pt x="0" y="242552"/>
                                      </a:moveTo>
                                      <a:lnTo>
                                        <a:pt x="403538" y="313386"/>
                                      </a:lnTo>
                                      <a:lnTo>
                                        <a:pt x="420710" y="210355"/>
                                      </a:lnTo>
                                      <a:lnTo>
                                        <a:pt x="485104" y="236113"/>
                                      </a:lnTo>
                                      <a:lnTo>
                                        <a:pt x="478665" y="130935"/>
                                      </a:lnTo>
                                      <a:lnTo>
                                        <a:pt x="336997" y="109470"/>
                                      </a:lnTo>
                                      <a:cubicBezTo>
                                        <a:pt x="336282" y="85143"/>
                                        <a:pt x="335566" y="60817"/>
                                        <a:pt x="334851" y="36490"/>
                                      </a:cubicBezTo>
                                      <a:lnTo>
                                        <a:pt x="42929" y="0"/>
                                      </a:lnTo>
                                      <a:lnTo>
                                        <a:pt x="0" y="2425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>
                                    <a:alpha val="34000"/>
                                  </a:srgbClr>
                                </a:solidFill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Bocadillo: rectángulo 15"/>
                              <wps:cNvSpPr/>
                              <wps:spPr>
                                <a:xfrm>
                                  <a:off x="3710133" y="-736190"/>
                                  <a:ext cx="725170" cy="367665"/>
                                </a:xfrm>
                                <a:prstGeom prst="wedgeRectCallout">
                                  <a:avLst>
                                    <a:gd name="adj1" fmla="val -119390"/>
                                    <a:gd name="adj2" fmla="val 59641"/>
                                  </a:avLst>
                                </a:prstGeom>
                                <a:solidFill>
                                  <a:schemeClr val="accent4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CCB0AF3" w14:textId="5C489A7B" w:rsidR="00C92A83" w:rsidRPr="00C92A83" w:rsidRDefault="00C92A83" w:rsidP="00C92A83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lang w:val="es-MX"/>
                                      </w:rPr>
                                    </w:pPr>
                                    <w:r w:rsidRPr="00C92A83">
                                      <w:rPr>
                                        <w:color w:val="000000" w:themeColor="text1"/>
                                        <w:lang w:val="es-MX"/>
                                      </w:rPr>
                                      <w:t>CPF1931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28CF85F" id="Grupo 16" o:spid="_x0000_s1034" style="position:absolute;margin-left:258.3pt;margin-top:21.6pt;width:139.8pt;height:48.65pt;z-index:251834368;mso-width-relative:margin;mso-height-relative:margin" coordorigin="26593,-7361" coordsize="17759,6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">
                      <v:shape id="Forma libre: forma 14" o:spid="_x0000_s1035" style="position:absolute;left:26593;top:-4311;width:4852;height:3134;visibility:visible;mso-wrap-style:square;v-text-anchor:middle" coordsize="485104,313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" path="m,242552r403538,70834l420710,210355r64394,25758l478665,130935,336997,109470v-715,-24327,-1431,-48653,-2146,-72980l42929,,,242552xe" fillcolor="red" strokecolor="red" strokeweight="1pt">
                        <v:fill opacity="22359f"/>
                        <v:stroke joinstyle="miter"/>
                        <v:path arrowok="t" o:connecttype="custom" o:connectlocs="0,242552;403538,313386;420710,210355;485104,236113;478665,130935;336997,109470;334851,36490;42929,0;0,242552" o:connectangles="0,0,0,0,0,0,0,0,0"/>
                      </v:shape>
                      <v:shapetype id="_x0000_t61" coordsize="21600,21600" o:spt="61" adj="1350,25920" path="m,l0@8@12@24,0@9,,21600@6,21600@15@27@7,21600,21600,21600,21600@9@18@30,21600@8,21600,0@7,0@21@33@6,xe">
                        <v:stroke joinstyle="miter"/>
                        <v:formulas>
                          <v:f eqn="sum 10800 0 #0"/>
                          <v:f eqn="sum 10800 0 #1"/>
                          <v:f eqn="sum #0 0 #1"/>
                          <v:f eqn="sum @0 @1 0"/>
                          <v:f eqn="sum 21600 0 #0"/>
                          <v:f eqn="sum 21600 0 #1"/>
                          <v:f eqn="if @0 3600 12600"/>
                          <v:f eqn="if @0 9000 18000"/>
                          <v:f eqn="if @1 3600 12600"/>
                          <v:f eqn="if @1 9000 18000"/>
                          <v:f eqn="if @2 0 #0"/>
                          <v:f eqn="if @3 @10 0"/>
                          <v:f eqn="if #0 0 @11"/>
                          <v:f eqn="if @2 @6 #0"/>
                          <v:f eqn="if @3 @6 @13"/>
                          <v:f eqn="if @5 @6 @14"/>
                          <v:f eqn="if @2 #0 21600"/>
                          <v:f eqn="if @3 21600 @16"/>
                          <v:f eqn="if @4 21600 @17"/>
                          <v:f eqn="if @2 #0 @6"/>
                          <v:f eqn="if @3 @19 @6"/>
                          <v:f eqn="if #1 @6 @20"/>
                          <v:f eqn="if @2 @8 #1"/>
                          <v:f eqn="if @3 @22 @8"/>
                          <v:f eqn="if #0 @8 @23"/>
                          <v:f eqn="if @2 21600 #1"/>
                          <v:f eqn="if @3 21600 @25"/>
                          <v:f eqn="if @5 21600 @26"/>
                          <v:f eqn="if @2 #1 @8"/>
                          <v:f eqn="if @3 @8 @28"/>
                          <v:f eqn="if @4 @8 @29"/>
                          <v:f eqn="if @2 #1 0"/>
                          <v:f eqn="if @3 @31 0"/>
                          <v:f eqn="if #1 0 @32"/>
                          <v:f eqn="val #0"/>
                          <v:f eqn="val #1"/>
                        </v:formulas>
                        <v:path o:connecttype="custom" o:connectlocs="10800,0;0,10800;10800,21600;21600,10800;@34,@35"/>
                        <v:handles>
                          <v:h position="#0,#1"/>
                        </v:handles>
                      </v:shapetype>
                      <v:shape id="Bocadillo: rectángulo 15" o:spid="_x0000_s1036" type="#_x0000_t61" style="position:absolute;left:37101;top:-7361;width:7252;height:3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" adj="-14988,23682" fillcolor="#ffc000 [3207]" strokecolor="#1f4d78 [1604]" strokeweight="1pt">
                        <v:textbox>
                          <w:txbxContent>
                            <w:p w14:paraId="7CCB0AF3" w14:textId="5C489A7B" w:rsidR="00C92A83" w:rsidRPr="00C92A83" w:rsidRDefault="00C92A83" w:rsidP="00C92A83">
                              <w:pPr>
                                <w:jc w:val="center"/>
                                <w:rPr>
                                  <w:color w:val="000000" w:themeColor="text1"/>
                                  <w:lang w:val="es-MX"/>
                                </w:rPr>
                              </w:pPr>
                              <w:r w:rsidRPr="00C92A83">
                                <w:rPr>
                                  <w:color w:val="000000" w:themeColor="text1"/>
                                  <w:lang w:val="es-MX"/>
                                </w:rPr>
                                <w:t>CPF1931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2E7D2F"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drawing>
                <wp:inline distT="0" distB="0" distL="0" distR="0" wp14:anchorId="7B935315" wp14:editId="0FF51E49">
                  <wp:extent cx="6343650" cy="4276725"/>
                  <wp:effectExtent l="0" t="0" r="0" b="952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LANO CB 3 -4 -00.jpe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" t="2089" r="1606" b="10511"/>
                          <a:stretch/>
                        </pic:blipFill>
                        <pic:spPr bwMode="auto">
                          <a:xfrm rot="10800000">
                            <a:off x="0" y="0"/>
                            <a:ext cx="6343650" cy="4276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54C21C" w14:textId="243691EF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</w:t>
            </w: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1 Consulta Expediente SINUPOT – SDP</w:t>
            </w:r>
          </w:p>
          <w:p w14:paraId="67A79332" w14:textId="77777777" w:rsidR="00E56AB9" w:rsidRDefault="00E56AB9" w:rsidP="00E56AB9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18E3744F" w14:textId="75874553" w:rsidR="00C92A83" w:rsidRPr="00C92A83" w:rsidRDefault="00C92A83" w:rsidP="00C92A83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El predio en estudio se encuentra dentro del desarrollo urbanístico denominado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Minuto de María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en la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L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ocalidad de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Ciudad Bolívar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, corresponde al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Lote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Comunal No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2 el cual cuenta con un área de 2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.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835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,00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m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²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y tiene asignado el chip </w:t>
            </w:r>
            <w:r w:rsidRPr="00C92A83">
              <w:rPr>
                <w:rFonts w:ascii="Museo Sans 300" w:hAnsi="Museo Sans 300" w:cs="Arial"/>
                <w:color w:val="000000"/>
                <w:sz w:val="16"/>
                <w:szCs w:val="16"/>
              </w:rPr>
              <w:t>AAA0028JOUH</w:t>
            </w:r>
          </w:p>
          <w:p w14:paraId="23EA45B9" w14:textId="79879C09" w:rsidR="002E7D2F" w:rsidRDefault="002E7D2F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1D23E436" w14:textId="3F8E251A" w:rsidR="002E7D2F" w:rsidRDefault="002E7D2F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081F00E8" w14:textId="04616341" w:rsidR="002E7D2F" w:rsidRDefault="002E7D2F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4A9CDCD2" w14:textId="31EB1181" w:rsidR="002E7D2F" w:rsidRDefault="00C92A83" w:rsidP="008F05BA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lastRenderedPageBreak/>
              <w:drawing>
                <wp:inline distT="0" distB="0" distL="0" distR="0" wp14:anchorId="220B3F02" wp14:editId="0137D27E">
                  <wp:extent cx="5065986" cy="3914626"/>
                  <wp:effectExtent l="0" t="0" r="1905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LOTE COMUNAL N°2_page-0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5631" cy="3922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7ED4BF" w14:textId="14B96E45" w:rsidR="00E56AB9" w:rsidRPr="007B2BC9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7B2BC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 xml:space="preserve">Imagen No 2 Consulta Plano </w:t>
            </w:r>
            <w:proofErr w:type="spellStart"/>
            <w:r w:rsidRPr="007B2BC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Urbanistico</w:t>
            </w:r>
            <w:proofErr w:type="spellEnd"/>
            <w:r w:rsidRPr="007B2BC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 xml:space="preserve"> Minuto de María </w:t>
            </w:r>
          </w:p>
          <w:p w14:paraId="02B45B10" w14:textId="77777777" w:rsidR="00E56AB9" w:rsidRPr="007B2BC9" w:rsidRDefault="00E56AB9" w:rsidP="00E56AB9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</w:p>
          <w:p w14:paraId="163CC60B" w14:textId="08E7EE9D" w:rsidR="002E7D2F" w:rsidRDefault="007E1746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Parte de plano CB3/4-00 correspondiente al lote comunal 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No </w:t>
            </w:r>
            <w:r w:rsidR="00E56AB9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2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el cual 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está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delimitado por los mojones 4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A,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4’,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8,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9, 10,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11,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12, 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13,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14, 14‘, 16’ 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y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4A 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y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corresponde a un área de 2.835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,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00 m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²</w:t>
            </w:r>
          </w:p>
          <w:p w14:paraId="1E59BFAA" w14:textId="741AB0C0" w:rsidR="002E7D2F" w:rsidRDefault="002E7D2F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3EFBA757" w14:textId="590F574B" w:rsidR="002E7D2F" w:rsidRDefault="007E1746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lastRenderedPageBreak/>
              <w:drawing>
                <wp:inline distT="0" distB="0" distL="0" distR="0" wp14:anchorId="7C9F7805" wp14:editId="54AF02E8">
                  <wp:extent cx="3110115" cy="6220082"/>
                  <wp:effectExtent l="6985" t="0" r="2540" b="254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cuadro de areas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116905" cy="623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6909D2" w14:textId="7D300723" w:rsidR="00E56AB9" w:rsidRPr="00E56AB9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E56AB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 xml:space="preserve">Imagen No 3 Consulta Plano </w:t>
            </w:r>
            <w:r w:rsidR="0090425B" w:rsidRPr="00E56AB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Urbanístico</w:t>
            </w:r>
            <w:r w:rsidRPr="00E56AB9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 xml:space="preserve"> Minuto de María </w:t>
            </w:r>
          </w:p>
          <w:p w14:paraId="79EBBC9A" w14:textId="49AA7C74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  <w:p w14:paraId="0197B9FB" w14:textId="63EA5E3D" w:rsidR="007E1746" w:rsidRDefault="00AE0B2A" w:rsidP="00E56AB9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De acuerdo con el</w:t>
            </w:r>
            <w:r w:rsidR="007E1746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informe técnico que reposa en el expediente físico del DADEP RUPI 2797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>-27</w:t>
            </w:r>
            <w:r w:rsidR="007E1746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carpeta D6 código P/</w:t>
            </w:r>
            <w:r w:rsidR="006751F4">
              <w:rPr>
                <w:rFonts w:ascii="Museo Sans 300" w:hAnsi="Museo Sans 300" w:cs="Arial"/>
                <w:color w:val="000000"/>
                <w:sz w:val="16"/>
                <w:szCs w:val="16"/>
              </w:rPr>
              <w:t>MO67 folio 12-13-14-9-10, el DADEP realizo el levantamiento topográfico, para determinar la cabido y linderos que ocupa el CED MINUTO DE MARIA, con fecha junio 03 de 2004.</w:t>
            </w:r>
          </w:p>
          <w:p w14:paraId="51918CF3" w14:textId="57D9231D" w:rsidR="00FC4DD1" w:rsidRDefault="00FC4DD1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4024EB66" w14:textId="0154CD72" w:rsidR="00FC4DD1" w:rsidRDefault="00FC4DD1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lastRenderedPageBreak/>
              <w:drawing>
                <wp:inline distT="0" distB="0" distL="0" distR="0" wp14:anchorId="2D5A2D10" wp14:editId="2E034788">
                  <wp:extent cx="2580272" cy="4442908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CED LEV TOPOGRAFICO.jpe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05" t="4624" b="5890"/>
                          <a:stretch/>
                        </pic:blipFill>
                        <pic:spPr bwMode="auto">
                          <a:xfrm>
                            <a:off x="0" y="0"/>
                            <a:ext cx="2589969" cy="4459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68BD99" w14:textId="1F90637C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4 Registro Topográfico</w:t>
            </w:r>
          </w:p>
          <w:p w14:paraId="283E494F" w14:textId="77777777" w:rsidR="00E56AB9" w:rsidRDefault="00E56AB9" w:rsidP="00E56AB9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3067C120" w14:textId="77777777" w:rsidR="00E56AB9" w:rsidRDefault="00E56AB9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2980BBB0" w14:textId="79B8DBBF" w:rsidR="006751F4" w:rsidRDefault="006751F4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Dentro del plano de levantamiento topográfico se limita el predio en el cual se localiza el 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CED Minuto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de MARIA y adicional 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>está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delimitado el predio con </w:t>
            </w:r>
            <w:r w:rsidR="00AE0B2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Escritura Pública No </w:t>
            </w:r>
            <w:r w:rsidR="00F87BFA">
              <w:rPr>
                <w:rFonts w:ascii="Museo Sans 300" w:hAnsi="Museo Sans 300" w:cs="Arial"/>
                <w:color w:val="000000"/>
                <w:sz w:val="16"/>
                <w:szCs w:val="16"/>
              </w:rPr>
              <w:t>2485 de 24-04-1989</w:t>
            </w:r>
            <w:r w:rsidR="008F05B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 w:rsidR="00F87BFA">
              <w:rPr>
                <w:rFonts w:ascii="Museo Sans 300" w:hAnsi="Museo Sans 300" w:cs="Arial"/>
                <w:color w:val="000000"/>
                <w:sz w:val="16"/>
                <w:szCs w:val="16"/>
              </w:rPr>
              <w:t>el cual tiene una cabida de 284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,00</w:t>
            </w:r>
            <w:r w:rsidR="00F87BFA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m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>²</w:t>
            </w:r>
            <w:r w:rsidR="00F87BFA">
              <w:rPr>
                <w:rFonts w:ascii="Museo Sans 300" w:hAnsi="Museo Sans 300" w:cs="Arial"/>
                <w:color w:val="000000"/>
                <w:sz w:val="16"/>
                <w:szCs w:val="16"/>
              </w:rPr>
              <w:t>.</w:t>
            </w:r>
          </w:p>
          <w:p w14:paraId="6AE366EF" w14:textId="603F2DAD" w:rsidR="006751F4" w:rsidRDefault="00F87BFA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lastRenderedPageBreak/>
              <w:drawing>
                <wp:inline distT="0" distB="0" distL="0" distR="0" wp14:anchorId="548FC04E" wp14:editId="3D62A503">
                  <wp:extent cx="4136104" cy="6957848"/>
                  <wp:effectExtent l="0" t="0" r="0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levantamiento topografico CED MINUTO DE MARIA.jpe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8" t="6474" r="517" b="6007"/>
                          <a:stretch/>
                        </pic:blipFill>
                        <pic:spPr bwMode="auto">
                          <a:xfrm>
                            <a:off x="0" y="0"/>
                            <a:ext cx="4138634" cy="6962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211826" w14:textId="503FDFA6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5 Registro Topográfico</w:t>
            </w:r>
          </w:p>
          <w:p w14:paraId="72C83E7B" w14:textId="77777777" w:rsidR="00F87BFA" w:rsidRDefault="00F87BFA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2380A31A" w14:textId="579A2CB2" w:rsidR="006751F4" w:rsidRDefault="00F87BFA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Se concluye que el predio que ocupa el CED Minuto de María esta conformado por 3 polígonos correspondientes a Zona Verde Manzana 5 urbanización Cerros del sur, el correspondiente a el lote con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>Escritura Publica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 w:rsidR="00090595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No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2485, el lote correspondiente al lote comunal 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No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2 urbanización Minuto de María y así mismo se 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lastRenderedPageBreak/>
              <w:t>advierte de la ocupación de parte del lote comunal que esta ocupado por un tercero.</w:t>
            </w:r>
          </w:p>
          <w:p w14:paraId="716F0CA5" w14:textId="77777777" w:rsidR="00452034" w:rsidRDefault="0045203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184A11D8" w14:textId="787A091D" w:rsidR="00F87BFA" w:rsidRDefault="00F87BFA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drawing>
                <wp:inline distT="0" distB="0" distL="0" distR="0" wp14:anchorId="23596DBB" wp14:editId="23F522B2">
                  <wp:extent cx="3937485" cy="6863255"/>
                  <wp:effectExtent l="0" t="0" r="635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EP 2485 de 24-04-1989.jpe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8" t="2900" r="19107" b="6096"/>
                          <a:stretch/>
                        </pic:blipFill>
                        <pic:spPr bwMode="auto">
                          <a:xfrm>
                            <a:off x="0" y="0"/>
                            <a:ext cx="3939618" cy="6866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34DFE6" w14:textId="259DAA3D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6 Escritura Pública </w:t>
            </w:r>
          </w:p>
          <w:p w14:paraId="1D6837E4" w14:textId="77777777" w:rsidR="00E56AB9" w:rsidRDefault="00E56AB9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31CD9D81" w14:textId="77777777" w:rsidR="00CC338D" w:rsidRDefault="00CC338D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7CBC951E" w14:textId="436DDD97" w:rsidR="00452034" w:rsidRDefault="00AE0B2A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De acuerdo con</w:t>
            </w:r>
            <w:r w:rsidR="00452034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la E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scritura </w:t>
            </w:r>
            <w:r w:rsidR="00452034">
              <w:rPr>
                <w:rFonts w:ascii="Museo Sans 300" w:hAnsi="Museo Sans 300" w:cs="Arial"/>
                <w:color w:val="000000"/>
                <w:sz w:val="16"/>
                <w:szCs w:val="16"/>
              </w:rPr>
              <w:t>P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>ública No</w:t>
            </w:r>
            <w:r w:rsidR="00452034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2485 de 24-04-1989 el Sr Pedro Elías Chaparro Espinel transfiere en calidad de </w:t>
            </w:r>
            <w:r w:rsidR="00FC4DD1">
              <w:rPr>
                <w:rFonts w:ascii="Museo Sans 300" w:hAnsi="Museo Sans 300" w:cs="Arial"/>
                <w:color w:val="000000"/>
                <w:sz w:val="16"/>
                <w:szCs w:val="16"/>
              </w:rPr>
              <w:t>Donación</w:t>
            </w:r>
            <w:r w:rsidR="00452034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el predio que a su vez es parte del denominado el GALPON el cual tiene un área de 287 m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>²</w:t>
            </w:r>
            <w:r w:rsidR="00452034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a la JUNTA DE ACCION COMUNAL DEL BARRIO MINUTO DE MARIA.</w:t>
            </w:r>
          </w:p>
          <w:p w14:paraId="15112124" w14:textId="4D3127FC" w:rsidR="00452034" w:rsidRDefault="0045203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4858A954" w14:textId="7F42680A" w:rsidR="00452034" w:rsidRDefault="00452034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Posteriormente la junta de acción comunal del barrio minuto de maría permite que la Sr. Rosa Toquita Álzate, quien a futuro realiza una demanda de pertenecía del predio la cual fue negada y se realiza la devolución </w:t>
            </w:r>
            <w:proofErr w:type="gramStart"/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del mismo</w:t>
            </w:r>
            <w:proofErr w:type="gramEnd"/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a la secretaria de educación. </w:t>
            </w:r>
          </w:p>
          <w:p w14:paraId="7585587A" w14:textId="77777777" w:rsidR="00E56AB9" w:rsidRDefault="00E56AB9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57A98267" w14:textId="15E78BAD" w:rsidR="00E56AB9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drawing>
                <wp:inline distT="0" distB="0" distL="0" distR="0" wp14:anchorId="6EE632A7" wp14:editId="34460E90">
                  <wp:extent cx="3566160" cy="6050486"/>
                  <wp:effectExtent l="0" t="0" r="0" b="762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iligencia de entrega de lote junat de accion comunal.jpe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26" t="4330" r="9309" b="1044"/>
                          <a:stretch/>
                        </pic:blipFill>
                        <pic:spPr bwMode="auto">
                          <a:xfrm>
                            <a:off x="0" y="0"/>
                            <a:ext cx="3569595" cy="6056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C324C4" w14:textId="49529D87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7 Acta de Diligencia Expediente DADEP</w:t>
            </w:r>
          </w:p>
          <w:p w14:paraId="2AE7964A" w14:textId="77777777" w:rsidR="00E56AB9" w:rsidRDefault="00E56AB9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0F6D362A" w14:textId="77777777" w:rsidR="00E56AB9" w:rsidRDefault="00E56AB9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7EEEC129" w14:textId="11A0BC66" w:rsidR="006751F4" w:rsidRDefault="00452034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lastRenderedPageBreak/>
              <w:t xml:space="preserve">Según la solicitud realizada por </w:t>
            </w:r>
            <w:r w:rsidR="00FC4DD1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el Subdirector de la administración inmobiliaria y espacio </w:t>
            </w:r>
            <w:r w:rsidR="00CC338D">
              <w:rPr>
                <w:rFonts w:ascii="Museo Sans 300" w:hAnsi="Museo Sans 300" w:cs="Arial"/>
                <w:color w:val="000000"/>
                <w:sz w:val="16"/>
                <w:szCs w:val="16"/>
              </w:rPr>
              <w:t>público,</w:t>
            </w:r>
            <w:r w:rsidR="00FC4DD1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la subdirectora de registro inmobiliario informa que </w:t>
            </w:r>
            <w:r w:rsidR="00AE0B2A">
              <w:rPr>
                <w:rFonts w:ascii="Museo Sans 300" w:hAnsi="Museo Sans 300" w:cs="Arial"/>
                <w:color w:val="000000"/>
                <w:sz w:val="16"/>
                <w:szCs w:val="16"/>
              </w:rPr>
              <w:t>de acuerdo con el</w:t>
            </w:r>
            <w:r w:rsidR="00FC4DD1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radicado 2009IE</w:t>
            </w:r>
            <w:r w:rsidR="00E56AB9">
              <w:rPr>
                <w:rFonts w:ascii="Museo Sans 300" w:hAnsi="Museo Sans 300" w:cs="Arial"/>
                <w:color w:val="000000"/>
                <w:sz w:val="16"/>
                <w:szCs w:val="16"/>
              </w:rPr>
              <w:t>1126,</w:t>
            </w:r>
            <w:r w:rsidR="00FC4DD1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El predio del CED Minuto de María esta conformado por 3 predios fiscales y un predio sin identificar.</w:t>
            </w:r>
          </w:p>
          <w:p w14:paraId="353EED36" w14:textId="4A1F0B94" w:rsidR="006751F4" w:rsidRDefault="006751F4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240C1A3D" w14:textId="0D241695" w:rsidR="006751F4" w:rsidRDefault="00FC4DD1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noProof/>
                <w:snapToGrid/>
                <w:color w:val="000000"/>
                <w:sz w:val="16"/>
                <w:szCs w:val="16"/>
              </w:rPr>
              <w:drawing>
                <wp:inline distT="0" distB="0" distL="0" distR="0" wp14:anchorId="3C82FCB0" wp14:editId="3B676EAB">
                  <wp:extent cx="5034579" cy="6712936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ficio 1.jpe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7027" cy="671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E64FFC" w14:textId="518E5464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8 Oficio DADEP </w:t>
            </w:r>
          </w:p>
          <w:p w14:paraId="61ADA6D6" w14:textId="77777777" w:rsidR="00E56AB9" w:rsidRDefault="00E56AB9" w:rsidP="00CC338D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54DB8AED" w14:textId="056D89D5" w:rsidR="006751F4" w:rsidRDefault="006751F4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16C805AD" w14:textId="77777777" w:rsidR="007923FA" w:rsidRDefault="00FC4DD1" w:rsidP="00AE0B2A">
            <w:p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 Según la ortofoto del sistema IDECA se identifica que parte del colegio esta ocupando una zona de un predio que presuntamente es una zona verde de la manzana 5 Urbanización </w:t>
            </w:r>
            <w:r w:rsid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>Cerros del Sur, la cual no ha sido cedida al DADEP.</w:t>
            </w:r>
          </w:p>
          <w:p w14:paraId="0027F19A" w14:textId="77777777" w:rsidR="00441140" w:rsidRDefault="00441140" w:rsidP="00FC4DD1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443B7E53" w14:textId="6E893EF0" w:rsidR="00441140" w:rsidRDefault="00441140" w:rsidP="00441140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noProof/>
                <w:snapToGrid/>
              </w:rPr>
              <w:drawing>
                <wp:inline distT="0" distB="0" distL="0" distR="0" wp14:anchorId="0A4BCBB3" wp14:editId="289B72A0">
                  <wp:extent cx="4636546" cy="5242351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32486" t="25766" r="25949" b="15487"/>
                          <a:stretch/>
                        </pic:blipFill>
                        <pic:spPr bwMode="auto">
                          <a:xfrm>
                            <a:off x="0" y="0"/>
                            <a:ext cx="4641490" cy="52479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52849" w14:textId="5143E21B" w:rsidR="00E56AB9" w:rsidRPr="00EC0460" w:rsidRDefault="00E56AB9" w:rsidP="00E56AB9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EC0460"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>Imagen</w:t>
            </w:r>
            <w:r>
              <w:rPr>
                <w:rFonts w:ascii="Museo Sans 300" w:hAnsi="Museo Sans 300" w:cs="Arial"/>
                <w:b/>
                <w:bCs/>
                <w:i/>
                <w:iCs/>
                <w:color w:val="000000"/>
                <w:sz w:val="16"/>
                <w:szCs w:val="16"/>
              </w:rPr>
              <w:t xml:space="preserve"> No 9 Localización Geográfica</w:t>
            </w:r>
          </w:p>
          <w:p w14:paraId="3A7E7E04" w14:textId="77777777" w:rsidR="00E56AB9" w:rsidRDefault="00E56AB9" w:rsidP="00441140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13EC4709" w14:textId="77777777" w:rsidR="00CC65CF" w:rsidRDefault="00CC65CF" w:rsidP="00441140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09BA1D9A" w14:textId="77777777" w:rsidR="00CC65CF" w:rsidRPr="00642395" w:rsidRDefault="00CC65CF" w:rsidP="00CC65CF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bCs/>
                <w:color w:val="EE0000"/>
                <w:szCs w:val="22"/>
                <w:lang w:val="es-CO"/>
              </w:rPr>
            </w:pPr>
            <w:r w:rsidRPr="00642395">
              <w:rPr>
                <w:rFonts w:ascii="Museo Sans 300" w:hAnsi="Museo Sans 300" w:cs="Arial"/>
                <w:b/>
                <w:bCs/>
                <w:color w:val="EE0000"/>
                <w:szCs w:val="22"/>
                <w:lang w:val="es-CO"/>
              </w:rPr>
              <w:t>SITUACION CATASTRAL</w:t>
            </w:r>
          </w:p>
          <w:p w14:paraId="440E5EF5" w14:textId="77777777" w:rsidR="00CC65CF" w:rsidRPr="00FA6733" w:rsidRDefault="00CC65CF" w:rsidP="00CC65CF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</w:p>
          <w:p w14:paraId="765DB7D0" w14:textId="0BB5F096" w:rsidR="00CC65CF" w:rsidRDefault="000C6E33" w:rsidP="00CC65CF">
            <w:pPr>
              <w:spacing w:before="0" w:after="0" w:line="276" w:lineRule="auto"/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</w:pPr>
            <w:r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El</w:t>
            </w:r>
            <w:r w:rsidR="00CC65CF"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 inmueble objeto de estudio, identificado </w:t>
            </w:r>
            <w:r w:rsidR="00090595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Lote Zona Comunal No 2</w:t>
            </w:r>
            <w:r w:rsidR="00CC65CF"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 del plano </w:t>
            </w:r>
            <w:r w:rsidR="00090595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urbanístico </w:t>
            </w:r>
            <w:r w:rsidR="00090595" w:rsidRPr="00090595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CB 3 / 4 - 00</w:t>
            </w:r>
            <w:r w:rsidR="00CC65CF"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, correspondiente a la urbanización “</w:t>
            </w:r>
            <w:r w:rsidR="00090595" w:rsidRPr="00090595">
              <w:rPr>
                <w:rFonts w:ascii="Museo Sans 300" w:hAnsi="Museo Sans 300" w:cs="Arial"/>
                <w:b/>
                <w:sz w:val="18"/>
                <w:szCs w:val="18"/>
              </w:rPr>
              <w:t>Desarrollo Minuto de María</w:t>
            </w:r>
            <w:r w:rsidR="00CC65CF"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”, se encuentran debidamente incorporados en la base geográfica de la Unidad Administrativa Especial de Catastro Distrital (UAECD).</w:t>
            </w:r>
          </w:p>
          <w:p w14:paraId="0461AC77" w14:textId="77777777" w:rsidR="00CC65CF" w:rsidRPr="00774648" w:rsidRDefault="00CC65CF" w:rsidP="00CC65CF">
            <w:pPr>
              <w:spacing w:before="0" w:after="0" w:line="276" w:lineRule="auto"/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</w:pPr>
          </w:p>
          <w:p w14:paraId="5BC58053" w14:textId="5B900DF8" w:rsidR="00CC65CF" w:rsidRPr="00774648" w:rsidRDefault="00CC65CF" w:rsidP="00CC65CF">
            <w:pPr>
              <w:spacing w:before="0" w:after="0" w:line="276" w:lineRule="auto"/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</w:pP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De acuerdo con la consulta realizada en el Sistema Integrado de Información Catastral (SIIC), la plataforma Mapas Bogotá y los datos abiertos de la Infraestructura de Datos Espaciales para el Distrito Capital (IDECA) de la UAECD, se evidencia que </w:t>
            </w:r>
            <w:r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el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 predio registra destino económico 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lastRenderedPageBreak/>
              <w:t xml:space="preserve">correspondiente a la categoría 04 – Dotacional Público, ubicado en el sector catastral </w:t>
            </w:r>
            <w:r w:rsidR="00445E49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002564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, manzana </w:t>
            </w:r>
            <w:r w:rsidR="00445E49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87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, lote </w:t>
            </w:r>
            <w:r w:rsidR="00445E49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01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, e identificado con </w:t>
            </w:r>
            <w:r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el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 xml:space="preserve"> CHIP </w:t>
            </w:r>
            <w:r w:rsidR="00445E49" w:rsidRPr="00445E49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AAA0028JOUH</w:t>
            </w:r>
            <w:r w:rsidRPr="00774648"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  <w:t>.</w:t>
            </w:r>
          </w:p>
          <w:p w14:paraId="5D3F0186" w14:textId="7AADE266" w:rsidR="007B2BC9" w:rsidRPr="00774648" w:rsidRDefault="007B2BC9" w:rsidP="003E3977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</w:pPr>
            <w:r>
              <w:rPr>
                <w:noProof/>
              </w:rPr>
              <w:drawing>
                <wp:inline distT="0" distB="0" distL="0" distR="0" wp14:anchorId="4691830F" wp14:editId="33683AEF">
                  <wp:extent cx="6164580" cy="3742909"/>
                  <wp:effectExtent l="0" t="0" r="7620" b="0"/>
                  <wp:docPr id="1502613443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8905" cy="374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FE33DD" w14:textId="2A4F462A" w:rsidR="007B2BC9" w:rsidRDefault="007B2BC9" w:rsidP="007B2BC9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 w:themeColor="text1"/>
                <w:sz w:val="18"/>
                <w:szCs w:val="18"/>
                <w:lang w:val="es-CO"/>
              </w:rPr>
            </w:pP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Imagen No 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10 </w:t>
            </w: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Localización </w:t>
            </w:r>
            <w:r w:rsidRPr="00A30F41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Urbanización 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‘’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Minuto de </w:t>
            </w:r>
            <w:r w:rsidR="003E3977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María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’’</w:t>
            </w:r>
            <w:r w:rsidRPr="00A30F41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 –</w:t>
            </w:r>
            <w:r w:rsidRPr="00FA6733">
              <w:rPr>
                <w:rFonts w:ascii="Museo Sans 300" w:hAnsi="Museo Sans 300" w:cs="Arial"/>
                <w:b/>
                <w:sz w:val="18"/>
                <w:szCs w:val="18"/>
                <w:lang w:val="es-CO"/>
              </w:rPr>
              <w:t xml:space="preserve"> </w:t>
            </w: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Fuente Datos Abiertos IDECA</w:t>
            </w:r>
          </w:p>
          <w:p w14:paraId="11767D85" w14:textId="53D11184" w:rsidR="00CC65CF" w:rsidRDefault="003E3977" w:rsidP="00441140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F2D06A" wp14:editId="2E8EB2A5">
                  <wp:extent cx="6057900" cy="3678137"/>
                  <wp:effectExtent l="0" t="0" r="0" b="0"/>
                  <wp:docPr id="857325830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517" cy="3689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348F2D" w14:textId="6FC641F1" w:rsidR="003E3977" w:rsidRPr="007B2BC9" w:rsidRDefault="003E3977" w:rsidP="00441140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Imagen No 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11</w:t>
            </w: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 Localización </w:t>
            </w:r>
            <w:r w:rsidRPr="00A30F41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Urbanización </w:t>
            </w:r>
            <w:r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‘’Minuto de María’’</w:t>
            </w:r>
            <w:r w:rsidRPr="00A30F41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 –</w:t>
            </w:r>
            <w:r w:rsidRPr="00FA6733">
              <w:rPr>
                <w:rFonts w:ascii="Museo Sans 300" w:hAnsi="Museo Sans 300" w:cs="Arial"/>
                <w:b/>
                <w:sz w:val="18"/>
                <w:szCs w:val="18"/>
                <w:lang w:val="es-CO"/>
              </w:rPr>
              <w:t xml:space="preserve"> </w:t>
            </w: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Fuente Datos Abiertos IDECA</w:t>
            </w:r>
          </w:p>
          <w:p w14:paraId="026E9B5D" w14:textId="77777777" w:rsidR="00441140" w:rsidRDefault="00977224" w:rsidP="003E3977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 w:rsidRPr="00977224">
              <w:rPr>
                <w:rFonts w:ascii="Museo Sans 300" w:hAnsi="Museo Sans 300" w:cs="Arial"/>
                <w:noProof/>
                <w:color w:val="000000"/>
                <w:sz w:val="16"/>
                <w:szCs w:val="16"/>
              </w:rPr>
              <w:drawing>
                <wp:inline distT="0" distB="0" distL="0" distR="0" wp14:anchorId="56E93E44" wp14:editId="63CEDFD1">
                  <wp:extent cx="6004560" cy="3478601"/>
                  <wp:effectExtent l="0" t="0" r="0" b="7620"/>
                  <wp:docPr id="5730209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020936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2243" cy="348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EA1A18" w14:textId="7DA94C7D" w:rsidR="00977224" w:rsidRPr="00FA6733" w:rsidRDefault="00977224" w:rsidP="00977224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Imagen No </w:t>
            </w:r>
            <w:r w:rsidR="003E3977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>12</w:t>
            </w: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t xml:space="preserve"> fuente Sistema Integrado de Información Catastral – SIIC</w:t>
            </w:r>
          </w:p>
          <w:p w14:paraId="73D0EA35" w14:textId="77777777" w:rsidR="00977224" w:rsidRDefault="0082324E" w:rsidP="003E3977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 w:rsidRPr="0082324E">
              <w:rPr>
                <w:rFonts w:ascii="Museo Sans 300" w:hAnsi="Museo Sans 300" w:cs="Arial"/>
                <w:noProof/>
                <w:color w:val="000000"/>
                <w:sz w:val="16"/>
                <w:szCs w:val="16"/>
                <w:lang w:val="es-CO"/>
              </w:rPr>
              <w:lastRenderedPageBreak/>
              <w:drawing>
                <wp:inline distT="0" distB="0" distL="0" distR="0" wp14:anchorId="0109F045" wp14:editId="735446A4">
                  <wp:extent cx="6286113" cy="3624580"/>
                  <wp:effectExtent l="0" t="0" r="635" b="0"/>
                  <wp:docPr id="5550013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00137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8006" cy="3625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0C7B30" w14:textId="39513117" w:rsidR="0082324E" w:rsidRDefault="0082324E" w:rsidP="00970F15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 w:rsidRPr="0082324E">
              <w:rPr>
                <w:rFonts w:ascii="Museo Sans 300" w:hAnsi="Museo Sans 300" w:cs="Arial"/>
                <w:noProof/>
                <w:color w:val="000000"/>
                <w:sz w:val="16"/>
                <w:szCs w:val="16"/>
                <w:lang w:val="es-CO"/>
              </w:rPr>
              <w:drawing>
                <wp:inline distT="0" distB="0" distL="0" distR="0" wp14:anchorId="7AD50E1A" wp14:editId="595746FB">
                  <wp:extent cx="6267953" cy="3622040"/>
                  <wp:effectExtent l="0" t="0" r="0" b="0"/>
                  <wp:docPr id="18581864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186494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6005" cy="3626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9C5DEE" w14:textId="77777777" w:rsidR="000C6E33" w:rsidRDefault="000C6E33" w:rsidP="0082324E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</w:pPr>
          </w:p>
          <w:p w14:paraId="035683E3" w14:textId="323E1AF1" w:rsidR="0082324E" w:rsidRPr="00FA6733" w:rsidRDefault="0082324E" w:rsidP="0082324E">
            <w:pPr>
              <w:spacing w:before="0" w:after="0" w:line="276" w:lineRule="auto"/>
              <w:jc w:val="center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  <w:r w:rsidRPr="00FA6733">
              <w:rPr>
                <w:rFonts w:ascii="Museo Sans 300" w:hAnsi="Museo Sans 300" w:cs="Arial"/>
                <w:b/>
                <w:i/>
                <w:color w:val="000000" w:themeColor="text1"/>
                <w:sz w:val="18"/>
                <w:szCs w:val="18"/>
                <w:lang w:val="es-CO"/>
              </w:rPr>
              <w:lastRenderedPageBreak/>
              <w:t>Tabla No 01 fuente Sistema Integrado de Información Catastral – SIIC</w:t>
            </w:r>
          </w:p>
          <w:tbl>
            <w:tblPr>
              <w:tblW w:w="6700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926"/>
              <w:gridCol w:w="3774"/>
            </w:tblGrid>
            <w:tr w:rsidR="000C6E33" w:rsidRPr="000C6E33" w14:paraId="17DC81D5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47131657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ascii="Museo Sans 300" w:hAnsi="Museo Sans 300"/>
                      <w:snapToGrid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0C6E33">
                    <w:rPr>
                      <w:rFonts w:cs="Calibri"/>
                      <w:b/>
                      <w:bCs/>
                      <w:snapToGrid/>
                      <w:color w:val="000000"/>
                      <w:szCs w:val="22"/>
                      <w:lang w:val="es-CO" w:eastAsia="es-CO"/>
                    </w:rPr>
                    <w:t>INFORMACIÓN CATASTRAL</w:t>
                  </w:r>
                </w:p>
              </w:tc>
              <w:tc>
                <w:tcPr>
                  <w:tcW w:w="377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424CD036" w14:textId="77777777" w:rsidR="000C6E33" w:rsidRPr="000C6E33" w:rsidRDefault="000C6E33" w:rsidP="000C6E33">
                  <w:pPr>
                    <w:widowControl/>
                    <w:spacing w:before="0" w:after="0"/>
                    <w:jc w:val="center"/>
                    <w:rPr>
                      <w:rFonts w:cs="Calibri"/>
                      <w:b/>
                      <w:bCs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b/>
                      <w:bCs/>
                      <w:snapToGrid/>
                      <w:color w:val="000000"/>
                      <w:szCs w:val="22"/>
                      <w:lang w:val="es-CO" w:eastAsia="es-CO"/>
                    </w:rPr>
                    <w:t>DATOS</w:t>
                  </w:r>
                </w:p>
              </w:tc>
            </w:tr>
            <w:tr w:rsidR="000C6E33" w:rsidRPr="000C6E33" w14:paraId="528BBBE6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16D9689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DIRECCIÓN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6434A430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CL 80A SUR 17N 80</w:t>
                  </w:r>
                </w:p>
              </w:tc>
            </w:tr>
            <w:tr w:rsidR="000C6E33" w:rsidRPr="000C6E33" w14:paraId="76D0C6B6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55B45286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DIRECCIÓN ANTERIOR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1CED512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CL 80A S 17A 80</w:t>
                  </w:r>
                </w:p>
              </w:tc>
            </w:tr>
            <w:tr w:rsidR="000C6E33" w:rsidRPr="000C6E33" w14:paraId="724C5608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426436A5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CEDULA CATASTRAL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19913288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002564870100000000</w:t>
                  </w:r>
                </w:p>
              </w:tc>
            </w:tr>
            <w:tr w:rsidR="000C6E33" w:rsidRPr="000C6E33" w14:paraId="0A30B49E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758D6DCF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 xml:space="preserve">CÓDIGO DE SECTOR 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4DBA969C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002564870100000000</w:t>
                  </w:r>
                </w:p>
              </w:tc>
            </w:tr>
            <w:tr w:rsidR="000C6E33" w:rsidRPr="000C6E33" w14:paraId="25BFE39E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98DD1FE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NUMERO PREDIAL NACIONAL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20BDA06B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110010125196400870001300000000</w:t>
                  </w:r>
                </w:p>
              </w:tc>
            </w:tr>
            <w:tr w:rsidR="000C6E33" w:rsidRPr="000C6E33" w14:paraId="00577503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4D8BE775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CHIP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B3B6327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AAA0028JOUH</w:t>
                  </w:r>
                </w:p>
              </w:tc>
            </w:tr>
            <w:tr w:rsidR="000C6E33" w:rsidRPr="000C6E33" w14:paraId="47B1BA4E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36309D27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MATRIZ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209A954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BS 17066</w:t>
                  </w:r>
                </w:p>
              </w:tc>
            </w:tr>
            <w:tr w:rsidR="000C6E33" w:rsidRPr="000C6E33" w14:paraId="262BDD7A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845246C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POSEEDOR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5F9304CC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BOGOTA DISTRITO CAPITAL</w:t>
                  </w:r>
                </w:p>
              </w:tc>
            </w:tr>
            <w:tr w:rsidR="000C6E33" w:rsidRPr="000C6E33" w14:paraId="68711CA7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7BDC6337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MATRÍCULA INMOBILIARIA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50D72346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050S00000000</w:t>
                  </w:r>
                </w:p>
              </w:tc>
            </w:tr>
            <w:tr w:rsidR="000C6E33" w:rsidRPr="000C6E33" w14:paraId="2BA391E1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566525E8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ÁREA DE TERRENO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016C1D10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2.292,20</w:t>
                  </w:r>
                </w:p>
              </w:tc>
            </w:tr>
            <w:tr w:rsidR="000C6E33" w:rsidRPr="000C6E33" w14:paraId="7197D6BF" w14:textId="77777777" w:rsidTr="000C6E33">
              <w:trPr>
                <w:trHeight w:val="300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3D203EE1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ÁREA CONSTRUIDA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1919106D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1.976,20</w:t>
                  </w:r>
                </w:p>
              </w:tc>
            </w:tr>
            <w:tr w:rsidR="000C6E33" w:rsidRPr="000C6E33" w14:paraId="18297A8F" w14:textId="77777777" w:rsidTr="000C6E33">
              <w:trPr>
                <w:trHeight w:val="588"/>
                <w:jc w:val="center"/>
              </w:trPr>
              <w:tc>
                <w:tcPr>
                  <w:tcW w:w="292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noWrap/>
                  <w:vAlign w:val="center"/>
                  <w:hideMark/>
                </w:tcPr>
                <w:p w14:paraId="69166395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ÁREA CONSTRUIDA</w:t>
                  </w:r>
                </w:p>
              </w:tc>
              <w:tc>
                <w:tcPr>
                  <w:tcW w:w="377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14:paraId="1AF73142" w14:textId="77777777" w:rsidR="000C6E33" w:rsidRPr="000C6E33" w:rsidRDefault="000C6E33" w:rsidP="000C6E33">
                  <w:pPr>
                    <w:widowControl/>
                    <w:spacing w:before="0" w:after="0"/>
                    <w:jc w:val="left"/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</w:pPr>
                  <w:r w:rsidRPr="000C6E33">
                    <w:rPr>
                      <w:rFonts w:cs="Calibri"/>
                      <w:snapToGrid/>
                      <w:color w:val="000000"/>
                      <w:szCs w:val="22"/>
                      <w:lang w:val="es-CO" w:eastAsia="es-CO"/>
                    </w:rPr>
                    <w:t>647,90 (Corresponde al inicio de la inscripción de la construcción 2000)</w:t>
                  </w:r>
                </w:p>
              </w:tc>
            </w:tr>
          </w:tbl>
          <w:p w14:paraId="00AA49C2" w14:textId="4BE0903A" w:rsidR="0082324E" w:rsidRPr="00977224" w:rsidRDefault="0082324E" w:rsidP="00FC4DD1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  <w:lang w:val="es-CO"/>
              </w:rPr>
            </w:pPr>
          </w:p>
        </w:tc>
      </w:tr>
    </w:tbl>
    <w:p w14:paraId="1EFAC054" w14:textId="3125A9E5" w:rsidR="00F528B7" w:rsidRPr="00F528B7" w:rsidRDefault="00F528B7" w:rsidP="00F528B7"/>
    <w:p w14:paraId="7FDA9E17" w14:textId="1457500B" w:rsidR="00C0748E" w:rsidRPr="00574895" w:rsidRDefault="00C0748E" w:rsidP="00C0748E">
      <w:pPr>
        <w:pStyle w:val="Ttulo1"/>
        <w:numPr>
          <w:ilvl w:val="0"/>
          <w:numId w:val="0"/>
        </w:numPr>
        <w:ind w:left="568"/>
        <w:rPr>
          <w:rFonts w:ascii="Museo Sans 300" w:hAnsi="Museo Sans 300"/>
        </w:rPr>
      </w:pPr>
      <w:r w:rsidRPr="00574895">
        <w:rPr>
          <w:rFonts w:ascii="Museo Sans 300" w:hAnsi="Museo Sans 300"/>
        </w:rPr>
        <w:t>1</w:t>
      </w:r>
      <w:r w:rsidR="007923FA">
        <w:rPr>
          <w:rFonts w:ascii="Museo Sans 300" w:hAnsi="Museo Sans 300"/>
        </w:rPr>
        <w:t>3</w:t>
      </w:r>
      <w:r w:rsidRPr="00574895">
        <w:rPr>
          <w:rFonts w:ascii="Museo Sans 300" w:hAnsi="Museo Sans 300"/>
        </w:rPr>
        <w:t>. C</w:t>
      </w:r>
      <w:r w:rsidR="004A1984">
        <w:rPr>
          <w:rFonts w:ascii="Museo Sans 300" w:hAnsi="Museo Sans 300"/>
        </w:rPr>
        <w:t>onclusiones</w:t>
      </w:r>
      <w:r w:rsidRPr="00574895">
        <w:rPr>
          <w:rFonts w:ascii="Museo Sans 300" w:hAnsi="Museo Sans 300"/>
        </w:rPr>
        <w:t>:</w:t>
      </w:r>
    </w:p>
    <w:tbl>
      <w:tblPr>
        <w:tblW w:w="10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C0748E" w:rsidRPr="00310A62" w14:paraId="0DBB0775" w14:textId="77777777" w:rsidTr="00A64D1F">
        <w:trPr>
          <w:trHeight w:val="300"/>
          <w:jc w:val="center"/>
        </w:trPr>
        <w:tc>
          <w:tcPr>
            <w:tcW w:w="10490" w:type="dxa"/>
            <w:shd w:val="clear" w:color="auto" w:fill="E43420"/>
            <w:vAlign w:val="center"/>
          </w:tcPr>
          <w:p w14:paraId="00EFE1EE" w14:textId="77777777" w:rsidR="00C0748E" w:rsidRPr="00310A62" w:rsidRDefault="00C0748E" w:rsidP="004F472D">
            <w:pPr>
              <w:spacing w:before="0" w:after="0" w:line="276" w:lineRule="auto"/>
              <w:jc w:val="center"/>
              <w:rPr>
                <w:rFonts w:ascii="Museo Sans 300" w:hAnsi="Museo Sans 300" w:cs="Arial"/>
                <w:b/>
                <w:sz w:val="18"/>
                <w:szCs w:val="16"/>
              </w:rPr>
            </w:pPr>
            <w:r w:rsidRPr="00046A5B">
              <w:rPr>
                <w:rFonts w:ascii="Museo Sans 300" w:hAnsi="Museo Sans 300" w:cs="Arial"/>
                <w:b/>
                <w:color w:val="FFFFFF" w:themeColor="background1"/>
                <w:sz w:val="18"/>
                <w:szCs w:val="16"/>
              </w:rPr>
              <w:t xml:space="preserve">CONCLUSIONES DEL ESTUDIO </w:t>
            </w:r>
          </w:p>
        </w:tc>
      </w:tr>
      <w:tr w:rsidR="00C0748E" w:rsidRPr="00310A62" w14:paraId="0A2C633E" w14:textId="77777777" w:rsidTr="004F472D">
        <w:trPr>
          <w:trHeight w:val="664"/>
          <w:jc w:val="center"/>
        </w:trPr>
        <w:tc>
          <w:tcPr>
            <w:tcW w:w="10490" w:type="dxa"/>
            <w:vAlign w:val="center"/>
          </w:tcPr>
          <w:p w14:paraId="1B30DAD5" w14:textId="77777777" w:rsidR="00C0748E" w:rsidRDefault="00C0748E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2E2944EF" w14:textId="42E85A86" w:rsidR="007923FA" w:rsidRDefault="00FC4DD1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De acuerdo con lo anterior se </w:t>
            </w:r>
            <w:r w:rsid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>concluye lo siguiente:</w:t>
            </w:r>
          </w:p>
          <w:p w14:paraId="66E58C83" w14:textId="0F4C6286" w:rsidR="00441140" w:rsidRDefault="00441140" w:rsidP="004F472D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  <w:p w14:paraId="38600D1E" w14:textId="161BFFB4" w:rsidR="00441140" w:rsidRDefault="00441140" w:rsidP="00AE0B2A">
            <w:pPr>
              <w:pStyle w:val="Prrafodelista"/>
              <w:numPr>
                <w:ilvl w:val="0"/>
                <w:numId w:val="22"/>
              </w:num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 w:rsidRP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>El área que ocupa el CED Minuto de María, esta parcialmente ocupada por tres predios fiscales (RUPI 2797-27, RUPI 2694-12 Y EL RUPI 542-17)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, </w:t>
            </w:r>
            <w:r w:rsidRP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Así mismo el CED Minuto de </w:t>
            </w:r>
            <w:r w:rsidR="00AE0B2A" w:rsidRP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>María</w:t>
            </w:r>
            <w:r w:rsidR="00AE0B2A">
              <w:rPr>
                <w:rFonts w:ascii="Museo Sans 300" w:hAnsi="Museo Sans 300" w:cs="Arial"/>
                <w:color w:val="000000"/>
                <w:sz w:val="16"/>
                <w:szCs w:val="16"/>
              </w:rPr>
              <w:t>,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</w:t>
            </w:r>
            <w:r w:rsidR="00AE0B2A">
              <w:rPr>
                <w:rFonts w:ascii="Museo Sans 300" w:hAnsi="Museo Sans 300" w:cs="Arial"/>
                <w:color w:val="000000"/>
                <w:sz w:val="16"/>
                <w:szCs w:val="16"/>
              </w:rPr>
              <w:t>está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ocupando parcialmente una zona verde correspondiente a la </w:t>
            </w:r>
            <w:r w:rsidR="00122502">
              <w:rPr>
                <w:rFonts w:ascii="Museo Sans 300" w:hAnsi="Museo Sans 300" w:cs="Arial"/>
                <w:color w:val="000000"/>
                <w:sz w:val="16"/>
                <w:szCs w:val="16"/>
              </w:rPr>
              <w:t>Urbanización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Cerros del Sur </w:t>
            </w:r>
            <w:proofErr w:type="gramStart"/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de acuerdo a</w:t>
            </w:r>
            <w:proofErr w:type="gramEnd"/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la información </w:t>
            </w:r>
            <w:r w:rsidR="00122502">
              <w:rPr>
                <w:rFonts w:ascii="Museo Sans 300" w:hAnsi="Museo Sans 300" w:cs="Arial"/>
                <w:color w:val="000000"/>
                <w:sz w:val="16"/>
                <w:szCs w:val="16"/>
              </w:rPr>
              <w:t>suministrada</w:t>
            </w: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por el DADEP.</w:t>
            </w:r>
          </w:p>
          <w:p w14:paraId="6FD3B1C0" w14:textId="4DA90011" w:rsidR="00441140" w:rsidRDefault="00441140" w:rsidP="00AE0B2A">
            <w:pPr>
              <w:pStyle w:val="Prrafodelista"/>
              <w:numPr>
                <w:ilvl w:val="0"/>
                <w:numId w:val="22"/>
              </w:num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Por lo anterior se concluye que el predio es de naturaleza Fiscal.</w:t>
            </w:r>
          </w:p>
          <w:p w14:paraId="67745FB8" w14:textId="24DC43A2" w:rsidR="00441140" w:rsidRPr="00441140" w:rsidRDefault="00AE0B2A" w:rsidP="00AE0B2A">
            <w:pPr>
              <w:pStyle w:val="Prrafodelista"/>
              <w:numPr>
                <w:ilvl w:val="0"/>
                <w:numId w:val="22"/>
              </w:numPr>
              <w:spacing w:before="0" w:after="0" w:line="276" w:lineRule="auto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  <w:r>
              <w:rPr>
                <w:rFonts w:ascii="Museo Sans 300" w:hAnsi="Museo Sans 300" w:cs="Arial"/>
                <w:color w:val="000000"/>
                <w:sz w:val="16"/>
                <w:szCs w:val="16"/>
              </w:rPr>
              <w:t>Así</w:t>
            </w:r>
            <w:r w:rsidR="00441140">
              <w:rPr>
                <w:rFonts w:ascii="Museo Sans 300" w:hAnsi="Museo Sans 300" w:cs="Arial"/>
                <w:color w:val="000000"/>
                <w:sz w:val="16"/>
                <w:szCs w:val="16"/>
              </w:rPr>
              <w:t xml:space="preserve"> miso se solicita al DADEP realizar la actualización de la cabida de los predios fiscales y solicitar la entrega de la zona verde indicada.</w:t>
            </w:r>
          </w:p>
          <w:p w14:paraId="5B19DC7C" w14:textId="77777777" w:rsidR="007923FA" w:rsidRPr="00310A62" w:rsidRDefault="007923FA" w:rsidP="00441140">
            <w:pPr>
              <w:spacing w:before="0" w:after="0" w:line="276" w:lineRule="auto"/>
              <w:jc w:val="left"/>
              <w:rPr>
                <w:rFonts w:ascii="Museo Sans 300" w:hAnsi="Museo Sans 300" w:cs="Arial"/>
                <w:color w:val="000000"/>
                <w:sz w:val="16"/>
                <w:szCs w:val="16"/>
              </w:rPr>
            </w:pPr>
          </w:p>
        </w:tc>
      </w:tr>
    </w:tbl>
    <w:p w14:paraId="77617058" w14:textId="77777777" w:rsidR="0086726C" w:rsidRDefault="0086726C" w:rsidP="00C0748E">
      <w:pPr>
        <w:pStyle w:val="Standard"/>
        <w:rPr>
          <w:rFonts w:ascii="Museo Sans 300" w:hAnsi="Museo Sans 300"/>
          <w:sz w:val="14"/>
          <w:szCs w:val="14"/>
          <w:lang w:val="es-ES_tradnl"/>
        </w:rPr>
      </w:pPr>
    </w:p>
    <w:p w14:paraId="1212E7DF" w14:textId="77777777" w:rsidR="0086726C" w:rsidRDefault="0086726C" w:rsidP="00C0748E">
      <w:pPr>
        <w:pStyle w:val="Standard"/>
        <w:rPr>
          <w:rFonts w:ascii="Museo Sans 300" w:hAnsi="Museo Sans 300"/>
          <w:sz w:val="14"/>
          <w:szCs w:val="14"/>
          <w:lang w:val="es-ES_tradnl"/>
        </w:rPr>
      </w:pPr>
    </w:p>
    <w:p w14:paraId="69781E25" w14:textId="0DBFD815" w:rsidR="00441140" w:rsidRPr="00122502" w:rsidRDefault="00441140" w:rsidP="00441140">
      <w:pPr>
        <w:pStyle w:val="Standard"/>
        <w:rPr>
          <w:rFonts w:ascii="Museo Sans 300" w:hAnsi="Museo Sans 300"/>
          <w:sz w:val="14"/>
          <w:szCs w:val="14"/>
          <w:lang w:val="es-ES_tradnl"/>
        </w:rPr>
      </w:pPr>
      <w:r w:rsidRPr="00122502">
        <w:rPr>
          <w:rFonts w:ascii="Museo Sans 300" w:hAnsi="Museo Sans 300"/>
          <w:sz w:val="14"/>
          <w:szCs w:val="14"/>
          <w:lang w:val="es-ES_tradnl"/>
        </w:rPr>
        <w:t>Elaboró:</w:t>
      </w:r>
      <w:r w:rsidRPr="00122502">
        <w:rPr>
          <w:rFonts w:ascii="Museo Sans 300" w:hAnsi="Museo Sans 300"/>
          <w:sz w:val="14"/>
          <w:szCs w:val="14"/>
          <w:lang w:val="es-ES_tradnl"/>
        </w:rPr>
        <w:tab/>
        <w:t xml:space="preserve">Andrés </w:t>
      </w:r>
      <w:r w:rsidR="00122502" w:rsidRPr="00122502">
        <w:rPr>
          <w:rFonts w:ascii="Museo Sans 300" w:hAnsi="Museo Sans 300"/>
          <w:sz w:val="14"/>
          <w:szCs w:val="14"/>
          <w:lang w:val="es-ES_tradnl"/>
        </w:rPr>
        <w:t xml:space="preserve">Javier </w:t>
      </w:r>
      <w:r w:rsidRPr="00122502">
        <w:rPr>
          <w:rFonts w:ascii="Museo Sans 300" w:hAnsi="Museo Sans 300"/>
          <w:sz w:val="14"/>
          <w:szCs w:val="14"/>
          <w:lang w:val="es-ES_tradnl"/>
        </w:rPr>
        <w:t xml:space="preserve">Muñoz </w:t>
      </w:r>
      <w:r w:rsidR="00122502">
        <w:rPr>
          <w:rFonts w:ascii="Museo Sans 300" w:hAnsi="Museo Sans 300"/>
          <w:sz w:val="14"/>
          <w:szCs w:val="14"/>
          <w:lang w:val="es-ES_tradnl"/>
        </w:rPr>
        <w:t xml:space="preserve">Hernández </w:t>
      </w:r>
      <w:r w:rsidRPr="00122502">
        <w:rPr>
          <w:rFonts w:ascii="Museo Sans 300" w:hAnsi="Museo Sans 300"/>
          <w:sz w:val="14"/>
          <w:szCs w:val="14"/>
          <w:lang w:val="es-ES_tradnl"/>
        </w:rPr>
        <w:t>– Abogado - Convenio SED-DADEP</w:t>
      </w:r>
      <w:r w:rsidRPr="006F74F6">
        <w:rPr>
          <w:noProof/>
        </w:rPr>
        <w:drawing>
          <wp:inline distT="0" distB="0" distL="0" distR="0" wp14:anchorId="66251DD8" wp14:editId="38F6E68C">
            <wp:extent cx="276225" cy="132080"/>
            <wp:effectExtent l="0" t="0" r="9525" b="1270"/>
            <wp:docPr id="487020959" name="Imagen 487020959" descr="C:\Users\Andres\AppData\Local\Microsoft\Windows\INetCache\Content.Word\fir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s\AppData\Local\Microsoft\Windows\INetCache\Content.Word\firm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297800" cy="142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6368" w14:textId="56A23522" w:rsidR="00441140" w:rsidRPr="00122502" w:rsidRDefault="00441140" w:rsidP="00441140">
      <w:pPr>
        <w:pStyle w:val="Standard"/>
        <w:ind w:firstLine="567"/>
        <w:rPr>
          <w:rFonts w:ascii="Museo Sans 300" w:hAnsi="Museo Sans 300"/>
          <w:sz w:val="14"/>
          <w:szCs w:val="14"/>
          <w:lang w:val="es-ES_tradnl"/>
        </w:rPr>
      </w:pPr>
      <w:r w:rsidRPr="00122502">
        <w:rPr>
          <w:rFonts w:ascii="Museo Sans 300" w:hAnsi="Museo Sans 300"/>
          <w:sz w:val="14"/>
          <w:szCs w:val="14"/>
          <w:lang w:val="es-ES_tradnl"/>
        </w:rPr>
        <w:t xml:space="preserve">Mauricio Velásquez </w:t>
      </w:r>
      <w:r w:rsidR="00122502" w:rsidRPr="00122502">
        <w:rPr>
          <w:rFonts w:ascii="Museo Sans 300" w:hAnsi="Museo Sans 300"/>
          <w:sz w:val="14"/>
          <w:szCs w:val="14"/>
          <w:lang w:val="es-ES_tradnl"/>
        </w:rPr>
        <w:t xml:space="preserve">Callejas </w:t>
      </w:r>
      <w:r w:rsidRPr="00122502">
        <w:rPr>
          <w:rFonts w:ascii="Museo Sans 300" w:hAnsi="Museo Sans 300"/>
          <w:sz w:val="14"/>
          <w:szCs w:val="14"/>
          <w:lang w:val="es-ES_tradnl"/>
        </w:rPr>
        <w:t>– Arquitecto - Convenio SED-DADEP</w:t>
      </w:r>
      <w:r w:rsidRPr="006F74F6">
        <w:rPr>
          <w:rFonts w:ascii="Museo Sans 300" w:hAnsi="Museo Sans 300"/>
          <w:noProof/>
          <w:sz w:val="14"/>
          <w:szCs w:val="14"/>
        </w:rPr>
        <w:drawing>
          <wp:inline distT="0" distB="0" distL="0" distR="0" wp14:anchorId="72F76518" wp14:editId="17EE3A90">
            <wp:extent cx="342077" cy="138106"/>
            <wp:effectExtent l="0" t="0" r="1270" b="190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34" cy="14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77130" w14:textId="68949EAE" w:rsidR="00441140" w:rsidRPr="00FC5F7C" w:rsidRDefault="00122502" w:rsidP="00441140">
      <w:pPr>
        <w:ind w:firstLine="567"/>
        <w:rPr>
          <w:rFonts w:ascii="Brush Script MT" w:hAnsi="Brush Script MT"/>
          <w:sz w:val="16"/>
          <w:szCs w:val="16"/>
          <w:lang w:val="en-US"/>
        </w:rPr>
      </w:pPr>
      <w:r w:rsidRPr="00122502">
        <w:rPr>
          <w:rFonts w:ascii="Museo Sans 300" w:hAnsi="Museo Sans 300"/>
          <w:sz w:val="14"/>
          <w:szCs w:val="14"/>
        </w:rPr>
        <w:t>O</w:t>
      </w:r>
      <w:r w:rsidR="00441140" w:rsidRPr="00122502">
        <w:rPr>
          <w:rFonts w:ascii="Museo Sans 300" w:hAnsi="Museo Sans 300"/>
          <w:sz w:val="14"/>
          <w:szCs w:val="14"/>
        </w:rPr>
        <w:t xml:space="preserve">scar </w:t>
      </w:r>
      <w:r w:rsidRPr="00122502">
        <w:rPr>
          <w:rFonts w:ascii="Museo Sans 300" w:hAnsi="Museo Sans 300"/>
          <w:sz w:val="14"/>
          <w:szCs w:val="14"/>
        </w:rPr>
        <w:t xml:space="preserve">Fernando </w:t>
      </w:r>
      <w:r w:rsidR="00441140" w:rsidRPr="00122502">
        <w:rPr>
          <w:rFonts w:ascii="Museo Sans 300" w:hAnsi="Museo Sans 300"/>
          <w:sz w:val="14"/>
          <w:szCs w:val="14"/>
        </w:rPr>
        <w:t xml:space="preserve">Charry </w:t>
      </w:r>
      <w:r w:rsidRPr="00122502">
        <w:rPr>
          <w:rFonts w:ascii="Museo Sans 300" w:hAnsi="Museo Sans 300"/>
          <w:sz w:val="14"/>
          <w:szCs w:val="14"/>
        </w:rPr>
        <w:t>Suárez</w:t>
      </w:r>
      <w:r w:rsidR="00441140" w:rsidRPr="00122502">
        <w:rPr>
          <w:rFonts w:ascii="Museo Sans 300" w:hAnsi="Museo Sans 300"/>
          <w:sz w:val="14"/>
          <w:szCs w:val="14"/>
        </w:rPr>
        <w:t xml:space="preserve">– Ing. </w:t>
      </w:r>
      <w:proofErr w:type="spellStart"/>
      <w:r w:rsidR="00441140" w:rsidRPr="00FC5F7C">
        <w:rPr>
          <w:rFonts w:ascii="Museo Sans 300" w:hAnsi="Museo Sans 300"/>
          <w:sz w:val="14"/>
          <w:szCs w:val="14"/>
          <w:lang w:val="en-US"/>
        </w:rPr>
        <w:t>Catastral</w:t>
      </w:r>
      <w:proofErr w:type="spellEnd"/>
      <w:r w:rsidR="00441140" w:rsidRPr="00FC5F7C">
        <w:rPr>
          <w:rFonts w:ascii="Museo Sans 300" w:hAnsi="Museo Sans 300"/>
          <w:sz w:val="14"/>
          <w:szCs w:val="14"/>
          <w:lang w:val="en-US"/>
        </w:rPr>
        <w:t xml:space="preserve"> - </w:t>
      </w:r>
      <w:proofErr w:type="spellStart"/>
      <w:r w:rsidR="00441140" w:rsidRPr="00FC5F7C">
        <w:rPr>
          <w:rFonts w:ascii="Museo Sans 300" w:hAnsi="Museo Sans 300"/>
          <w:sz w:val="14"/>
          <w:szCs w:val="14"/>
          <w:lang w:val="en-US"/>
        </w:rPr>
        <w:t>Convenio</w:t>
      </w:r>
      <w:proofErr w:type="spellEnd"/>
      <w:r w:rsidR="00441140" w:rsidRPr="00FC5F7C">
        <w:rPr>
          <w:rFonts w:ascii="Museo Sans 300" w:hAnsi="Museo Sans 300"/>
          <w:sz w:val="14"/>
          <w:szCs w:val="14"/>
          <w:lang w:val="en-US"/>
        </w:rPr>
        <w:t xml:space="preserve"> SED-DADEP </w:t>
      </w:r>
      <w:r w:rsidR="00441140" w:rsidRPr="00FC5F7C">
        <w:rPr>
          <w:rFonts w:ascii="Brush Script MT" w:hAnsi="Brush Script MT"/>
          <w:sz w:val="16"/>
          <w:szCs w:val="16"/>
          <w:lang w:val="en-US"/>
        </w:rPr>
        <w:t>Oscar F Charry</w:t>
      </w:r>
    </w:p>
    <w:p w14:paraId="7A1E0132" w14:textId="3D44B164" w:rsidR="00441140" w:rsidRPr="007B2BC9" w:rsidRDefault="00441140" w:rsidP="00441140">
      <w:pPr>
        <w:pStyle w:val="Standard"/>
        <w:ind w:left="567" w:hanging="567"/>
        <w:rPr>
          <w:rFonts w:ascii="Museo Sans 300" w:hAnsi="Museo Sans 300"/>
          <w:sz w:val="14"/>
          <w:szCs w:val="14"/>
          <w:lang w:val="pt-PT"/>
        </w:rPr>
      </w:pPr>
      <w:r w:rsidRPr="007B2BC9">
        <w:rPr>
          <w:rFonts w:ascii="Museo Sans 300" w:hAnsi="Museo Sans 300"/>
          <w:sz w:val="14"/>
          <w:szCs w:val="14"/>
          <w:lang w:val="pt-PT"/>
        </w:rPr>
        <w:t>Revisó:</w:t>
      </w:r>
      <w:r w:rsidRPr="007B2BC9">
        <w:rPr>
          <w:rFonts w:ascii="Museo Sans 300" w:hAnsi="Museo Sans 300"/>
          <w:sz w:val="14"/>
          <w:szCs w:val="14"/>
          <w:lang w:val="pt-PT"/>
        </w:rPr>
        <w:tab/>
        <w:t>Nuris</w:t>
      </w:r>
      <w:r w:rsidR="00122502" w:rsidRPr="007B2BC9">
        <w:rPr>
          <w:rFonts w:ascii="Museo Sans 300" w:hAnsi="Museo Sans 300"/>
          <w:sz w:val="14"/>
          <w:szCs w:val="14"/>
          <w:lang w:val="pt-PT"/>
        </w:rPr>
        <w:t xml:space="preserve"> Laudith López</w:t>
      </w:r>
      <w:r w:rsidRPr="007B2BC9">
        <w:rPr>
          <w:rFonts w:ascii="Museo Sans 300" w:hAnsi="Museo Sans 300"/>
          <w:sz w:val="14"/>
          <w:szCs w:val="14"/>
          <w:lang w:val="pt-PT"/>
        </w:rPr>
        <w:t xml:space="preserve"> – Profesional Especializada DADEP</w:t>
      </w:r>
    </w:p>
    <w:p w14:paraId="6C20D54B" w14:textId="77777777" w:rsidR="00441140" w:rsidRPr="007B2BC9" w:rsidRDefault="00441140" w:rsidP="00441140">
      <w:pPr>
        <w:spacing w:before="0" w:after="0" w:line="276" w:lineRule="auto"/>
        <w:jc w:val="left"/>
        <w:rPr>
          <w:rFonts w:ascii="Museo Sans 300" w:hAnsi="Museo Sans 300"/>
          <w:sz w:val="14"/>
          <w:szCs w:val="14"/>
          <w:lang w:val="pt-PT"/>
        </w:rPr>
      </w:pPr>
      <w:r w:rsidRPr="007B2BC9">
        <w:rPr>
          <w:rFonts w:ascii="Museo Sans 300" w:hAnsi="Museo Sans 300"/>
          <w:sz w:val="14"/>
          <w:szCs w:val="14"/>
          <w:lang w:val="pt-PT"/>
        </w:rPr>
        <w:t>Aprobó</w:t>
      </w:r>
      <w:r w:rsidRPr="007B2BC9">
        <w:rPr>
          <w:rFonts w:ascii="Museo Sans 300" w:hAnsi="Museo Sans 300"/>
          <w:b/>
          <w:bCs/>
          <w:sz w:val="14"/>
          <w:szCs w:val="14"/>
          <w:lang w:val="pt-PT"/>
        </w:rPr>
        <w:t>:</w:t>
      </w:r>
      <w:r w:rsidRPr="007B2BC9">
        <w:rPr>
          <w:rFonts w:ascii="Museo Sans 300" w:hAnsi="Museo Sans 300"/>
          <w:sz w:val="14"/>
          <w:szCs w:val="14"/>
          <w:lang w:val="pt-PT"/>
        </w:rPr>
        <w:t xml:space="preserve"> </w:t>
      </w:r>
      <w:r w:rsidRPr="007B2BC9">
        <w:rPr>
          <w:rFonts w:ascii="Museo Sans 300" w:hAnsi="Museo Sans 300"/>
          <w:sz w:val="14"/>
          <w:szCs w:val="14"/>
          <w:lang w:val="pt-PT"/>
        </w:rPr>
        <w:tab/>
        <w:t>Ángela Rocío Díaz - Subdirectora de Registro Inmobiliario DADEP</w:t>
      </w:r>
    </w:p>
    <w:p w14:paraId="42A3A172" w14:textId="001A61E3" w:rsidR="00441140" w:rsidRPr="007B2BC9" w:rsidRDefault="00441140" w:rsidP="00441140">
      <w:pPr>
        <w:spacing w:before="0" w:after="0" w:line="276" w:lineRule="auto"/>
        <w:jc w:val="left"/>
        <w:rPr>
          <w:rFonts w:ascii="Museo Sans 300" w:hAnsi="Museo Sans 300"/>
          <w:sz w:val="14"/>
          <w:szCs w:val="14"/>
          <w:lang w:val="pt-PT"/>
        </w:rPr>
      </w:pPr>
      <w:r w:rsidRPr="007B2BC9">
        <w:rPr>
          <w:rFonts w:ascii="Museo Sans 300" w:hAnsi="Museo Sans 300"/>
          <w:sz w:val="14"/>
          <w:szCs w:val="14"/>
          <w:lang w:val="pt-PT"/>
        </w:rPr>
        <w:t xml:space="preserve">Código de archivo: </w:t>
      </w:r>
      <w:r w:rsidR="00B94EED" w:rsidRPr="007B2BC9">
        <w:rPr>
          <w:rFonts w:ascii="Museo Sans 300" w:hAnsi="Museo Sans 300"/>
          <w:sz w:val="14"/>
          <w:szCs w:val="14"/>
          <w:lang w:val="pt-PT"/>
        </w:rPr>
        <w:t>P/M067/CL80AS-17N-80 RUPI 2797-27</w:t>
      </w:r>
    </w:p>
    <w:p w14:paraId="1A756E5B" w14:textId="77777777" w:rsidR="00441140" w:rsidRPr="00CB7F2C" w:rsidRDefault="00441140" w:rsidP="00441140">
      <w:pPr>
        <w:spacing w:before="0" w:after="0" w:line="276" w:lineRule="auto"/>
        <w:rPr>
          <w:rFonts w:ascii="Museo Sans 300" w:hAnsi="Museo Sans 300"/>
          <w:sz w:val="14"/>
          <w:szCs w:val="14"/>
        </w:rPr>
      </w:pPr>
      <w:r w:rsidRPr="00CB7F2C">
        <w:rPr>
          <w:rFonts w:ascii="Museo Sans 300" w:hAnsi="Museo Sans 300"/>
          <w:sz w:val="14"/>
          <w:szCs w:val="14"/>
        </w:rPr>
        <w:t>Fecha de Solicitud:</w:t>
      </w:r>
    </w:p>
    <w:p w14:paraId="261747AA" w14:textId="77777777" w:rsidR="00441140" w:rsidRPr="00CB7F2C" w:rsidRDefault="00441140" w:rsidP="00441140">
      <w:pPr>
        <w:spacing w:before="0" w:after="0" w:line="276" w:lineRule="auto"/>
        <w:rPr>
          <w:rFonts w:ascii="Museo Sans 300" w:hAnsi="Museo Sans 300"/>
          <w:sz w:val="14"/>
          <w:szCs w:val="14"/>
        </w:rPr>
      </w:pPr>
      <w:r w:rsidRPr="00CB7F2C">
        <w:rPr>
          <w:rFonts w:ascii="Museo Sans 300" w:hAnsi="Museo Sans 300"/>
          <w:sz w:val="14"/>
          <w:szCs w:val="14"/>
        </w:rPr>
        <w:t xml:space="preserve">Fecha de Elaboración: </w:t>
      </w:r>
    </w:p>
    <w:p w14:paraId="2D244F8C" w14:textId="77777777" w:rsidR="00CC02B0" w:rsidRDefault="00CC02B0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45490F43" w14:textId="29DEA101" w:rsidR="00A060C0" w:rsidRDefault="00A060C0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271BDCCA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45897639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38"/>
        <w:gridCol w:w="1273"/>
        <w:gridCol w:w="7581"/>
      </w:tblGrid>
      <w:tr w:rsidR="00E063D0" w:rsidRPr="00E063D0" w14:paraId="79978630" w14:textId="77777777" w:rsidTr="00EB3FD0">
        <w:trPr>
          <w:trHeight w:val="317"/>
        </w:trPr>
        <w:tc>
          <w:tcPr>
            <w:tcW w:w="9992" w:type="dxa"/>
            <w:gridSpan w:val="3"/>
            <w:shd w:val="clear" w:color="auto" w:fill="C45911" w:themeFill="accent2" w:themeFillShade="BF"/>
            <w:hideMark/>
          </w:tcPr>
          <w:p w14:paraId="4C8085BD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b/>
                <w:bCs/>
                <w:sz w:val="18"/>
                <w:szCs w:val="18"/>
                <w:lang w:val="es-CO"/>
              </w:rPr>
            </w:pPr>
            <w:r w:rsidRPr="00EB3FD0">
              <w:rPr>
                <w:rFonts w:ascii="Museo Sans 300" w:hAnsi="Museo Sans 300"/>
                <w:b/>
                <w:bCs/>
                <w:color w:val="FFFFFF" w:themeColor="background1"/>
                <w:sz w:val="18"/>
                <w:szCs w:val="18"/>
              </w:rPr>
              <w:t>CONTROL DE CAMBIOS</w:t>
            </w:r>
          </w:p>
        </w:tc>
      </w:tr>
      <w:tr w:rsidR="00E063D0" w:rsidRPr="00E063D0" w14:paraId="25EEAEC9" w14:textId="77777777" w:rsidTr="00EB3FD0">
        <w:trPr>
          <w:trHeight w:val="225"/>
        </w:trPr>
        <w:tc>
          <w:tcPr>
            <w:tcW w:w="1138" w:type="dxa"/>
            <w:hideMark/>
          </w:tcPr>
          <w:p w14:paraId="4503DA2C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b/>
                <w:bCs/>
                <w:sz w:val="18"/>
                <w:szCs w:val="18"/>
              </w:rPr>
            </w:pPr>
            <w:r w:rsidRPr="00EB3FD0">
              <w:rPr>
                <w:rFonts w:ascii="Museo Sans 300" w:hAnsi="Museo Sans 300"/>
                <w:b/>
                <w:bCs/>
                <w:sz w:val="18"/>
                <w:szCs w:val="18"/>
              </w:rPr>
              <w:t>VERSIÓN</w:t>
            </w:r>
          </w:p>
        </w:tc>
        <w:tc>
          <w:tcPr>
            <w:tcW w:w="1273" w:type="dxa"/>
            <w:hideMark/>
          </w:tcPr>
          <w:p w14:paraId="3FD591D7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b/>
                <w:bCs/>
                <w:sz w:val="18"/>
                <w:szCs w:val="18"/>
              </w:rPr>
            </w:pPr>
            <w:r w:rsidRPr="00EB3FD0">
              <w:rPr>
                <w:rFonts w:ascii="Museo Sans 300" w:hAnsi="Museo Sans 300"/>
                <w:b/>
                <w:bCs/>
                <w:sz w:val="18"/>
                <w:szCs w:val="18"/>
              </w:rPr>
              <w:t>FECHA</w:t>
            </w:r>
          </w:p>
        </w:tc>
        <w:tc>
          <w:tcPr>
            <w:tcW w:w="7580" w:type="dxa"/>
            <w:hideMark/>
          </w:tcPr>
          <w:p w14:paraId="7F48C65C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b/>
                <w:bCs/>
                <w:sz w:val="18"/>
                <w:szCs w:val="18"/>
              </w:rPr>
            </w:pPr>
            <w:r w:rsidRPr="00EB3FD0">
              <w:rPr>
                <w:rFonts w:ascii="Museo Sans 300" w:hAnsi="Museo Sans 300"/>
                <w:b/>
                <w:bCs/>
                <w:sz w:val="18"/>
                <w:szCs w:val="18"/>
              </w:rPr>
              <w:t>DESCRIPCIÓN DE LA MODIFICACIÓN</w:t>
            </w:r>
          </w:p>
        </w:tc>
      </w:tr>
      <w:tr w:rsidR="00E063D0" w:rsidRPr="00E063D0" w14:paraId="5D42A2FC" w14:textId="77777777" w:rsidTr="00EB3FD0">
        <w:trPr>
          <w:trHeight w:val="317"/>
        </w:trPr>
        <w:tc>
          <w:tcPr>
            <w:tcW w:w="1138" w:type="dxa"/>
            <w:hideMark/>
          </w:tcPr>
          <w:p w14:paraId="50B41622" w14:textId="2DF2F136" w:rsidR="00E063D0" w:rsidRPr="00EB3FD0" w:rsidRDefault="00EB3F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1</w:t>
            </w:r>
          </w:p>
        </w:tc>
        <w:tc>
          <w:tcPr>
            <w:tcW w:w="1273" w:type="dxa"/>
            <w:hideMark/>
          </w:tcPr>
          <w:p w14:paraId="27C1EA46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6/12/2023</w:t>
            </w:r>
          </w:p>
        </w:tc>
        <w:tc>
          <w:tcPr>
            <w:tcW w:w="7580" w:type="dxa"/>
            <w:hideMark/>
          </w:tcPr>
          <w:p w14:paraId="554543B0" w14:textId="77777777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Se presenta la creación del procedimiento de las zonas que son objeto de delimitaciones de cesiones públicas</w:t>
            </w:r>
          </w:p>
        </w:tc>
      </w:tr>
      <w:tr w:rsidR="00E063D0" w:rsidRPr="00E063D0" w14:paraId="00ABEB58" w14:textId="77777777" w:rsidTr="00EB3FD0">
        <w:trPr>
          <w:trHeight w:val="317"/>
        </w:trPr>
        <w:tc>
          <w:tcPr>
            <w:tcW w:w="1138" w:type="dxa"/>
          </w:tcPr>
          <w:p w14:paraId="3499F096" w14:textId="5E704A3C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lastRenderedPageBreak/>
              <w:t>2</w:t>
            </w:r>
          </w:p>
        </w:tc>
        <w:tc>
          <w:tcPr>
            <w:tcW w:w="1273" w:type="dxa"/>
          </w:tcPr>
          <w:p w14:paraId="10AF78DF" w14:textId="76D85BD4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21/02/2024</w:t>
            </w:r>
          </w:p>
        </w:tc>
        <w:tc>
          <w:tcPr>
            <w:tcW w:w="7580" w:type="dxa"/>
          </w:tcPr>
          <w:p w14:paraId="36BCB657" w14:textId="76013F3B" w:rsidR="00E063D0" w:rsidRPr="00EB3FD0" w:rsidRDefault="00E063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 xml:space="preserve">Se ajustan las acciones dentro del formato y se suprimen </w:t>
            </w:r>
          </w:p>
        </w:tc>
      </w:tr>
      <w:tr w:rsidR="00E063D0" w:rsidRPr="00E063D0" w14:paraId="02E35FBC" w14:textId="77777777" w:rsidTr="00EB3FD0">
        <w:trPr>
          <w:trHeight w:val="317"/>
        </w:trPr>
        <w:tc>
          <w:tcPr>
            <w:tcW w:w="1138" w:type="dxa"/>
          </w:tcPr>
          <w:p w14:paraId="0A28DF1E" w14:textId="611D2B9B" w:rsidR="00E063D0" w:rsidRPr="00EB3FD0" w:rsidRDefault="00EB3F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3</w:t>
            </w:r>
          </w:p>
        </w:tc>
        <w:tc>
          <w:tcPr>
            <w:tcW w:w="1273" w:type="dxa"/>
          </w:tcPr>
          <w:p w14:paraId="5D04324D" w14:textId="35830C60" w:rsidR="00E063D0" w:rsidRPr="00EB3FD0" w:rsidRDefault="00422023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>
              <w:rPr>
                <w:rFonts w:ascii="Museo Sans 300" w:hAnsi="Museo Sans 300"/>
                <w:sz w:val="16"/>
                <w:szCs w:val="16"/>
              </w:rPr>
              <w:t>20/03/2025</w:t>
            </w:r>
          </w:p>
        </w:tc>
        <w:tc>
          <w:tcPr>
            <w:tcW w:w="7580" w:type="dxa"/>
          </w:tcPr>
          <w:p w14:paraId="050A9ADA" w14:textId="31E64AAE" w:rsidR="00E063D0" w:rsidRPr="00EB3FD0" w:rsidRDefault="00EB3FD0" w:rsidP="00E063D0">
            <w:pPr>
              <w:spacing w:before="0" w:after="0" w:line="276" w:lineRule="auto"/>
              <w:jc w:val="center"/>
              <w:rPr>
                <w:rFonts w:ascii="Museo Sans 300" w:hAnsi="Museo Sans 300"/>
                <w:sz w:val="16"/>
                <w:szCs w:val="16"/>
              </w:rPr>
            </w:pPr>
            <w:r w:rsidRPr="00EB3FD0">
              <w:rPr>
                <w:rFonts w:ascii="Museo Sans 300" w:hAnsi="Museo Sans 300"/>
                <w:sz w:val="16"/>
                <w:szCs w:val="16"/>
              </w:rPr>
              <w:t>Se incluye el número y fecha del acta.</w:t>
            </w:r>
          </w:p>
        </w:tc>
      </w:tr>
    </w:tbl>
    <w:p w14:paraId="3D074F53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76F79A8B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164B9B0E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19D85203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12EC59F3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08F78C5F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356AAC5B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68F055D8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725D59EF" w14:textId="77777777" w:rsidR="009C08C5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p w14:paraId="2320AFB3" w14:textId="5A9DF525" w:rsidR="009C08C5" w:rsidRPr="00CB7F2C" w:rsidRDefault="009C08C5" w:rsidP="00DA0868">
      <w:pPr>
        <w:spacing w:before="0" w:after="0" w:line="276" w:lineRule="auto"/>
        <w:jc w:val="center"/>
        <w:rPr>
          <w:rFonts w:ascii="Museo Sans 300" w:hAnsi="Museo Sans 300"/>
          <w:sz w:val="14"/>
          <w:szCs w:val="14"/>
        </w:rPr>
      </w:pPr>
    </w:p>
    <w:sectPr w:rsidR="009C08C5" w:rsidRPr="00CB7F2C" w:rsidSect="00D27B1C">
      <w:headerReference w:type="default" r:id="rId26"/>
      <w:footerReference w:type="default" r:id="rId27"/>
      <w:pgSz w:w="12242" w:h="15842" w:code="1"/>
      <w:pgMar w:top="533" w:right="902" w:bottom="992" w:left="1134" w:header="709" w:footer="278" w:gutter="0"/>
      <w:pgBorders w:offsetFrom="page">
        <w:top w:val="single" w:sz="4" w:space="24" w:color="007A00"/>
        <w:left w:val="single" w:sz="4" w:space="31" w:color="007A00"/>
        <w:bottom w:val="single" w:sz="4" w:space="31" w:color="007A00"/>
        <w:right w:val="single" w:sz="4" w:space="24" w:color="007A00"/>
      </w:pgBorders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06216" w14:textId="77777777" w:rsidR="004C0331" w:rsidRDefault="004C0331">
      <w:pPr>
        <w:spacing w:before="0" w:after="0"/>
      </w:pPr>
      <w:r>
        <w:separator/>
      </w:r>
    </w:p>
  </w:endnote>
  <w:endnote w:type="continuationSeparator" w:id="0">
    <w:p w14:paraId="7547DA9E" w14:textId="77777777" w:rsidR="004C0331" w:rsidRDefault="004C0331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enturySchoolbookRepriseSSK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KKGCCC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Liberation Serif">
    <w:altName w:val="MS Gothic"/>
    <w:charset w:val="00"/>
    <w:family w:val="roman"/>
    <w:pitch w:val="variable"/>
  </w:font>
  <w:font w:name="Droid Sans Fallback">
    <w:altName w:val="Times New Roman"/>
    <w:charset w:val="00"/>
    <w:family w:val="auto"/>
    <w:pitch w:val="variable"/>
  </w:font>
  <w:font w:name="Lohit Hindi">
    <w:altName w:val="Calibri"/>
    <w:charset w:val="00"/>
    <w:family w:val="auto"/>
    <w:pitch w:val="default"/>
  </w:font>
  <w:font w:name="Museo Sans 300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  <w:lang w:val="es-ES"/>
      </w:rPr>
      <w:id w:val="1866636395"/>
      <w:docPartObj>
        <w:docPartGallery w:val="Page Numbers (Bottom of Page)"/>
        <w:docPartUnique/>
      </w:docPartObj>
    </w:sdtPr>
    <w:sdtEndPr>
      <w:rPr>
        <w:lang w:val="es-ES_tradnl"/>
      </w:rPr>
    </w:sdtEndPr>
    <w:sdtContent>
      <w:p w14:paraId="4AFFF1B3" w14:textId="52919F85" w:rsidR="00A46280" w:rsidRDefault="00A46280">
        <w:pPr>
          <w:pStyle w:val="Piedepgin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  <w:lang w:val="es-ES"/>
          </w:rPr>
          <w:t xml:space="preserve">pág. </w:t>
        </w:r>
        <w:r>
          <w:rPr>
            <w:rFonts w:asciiTheme="minorHAnsi" w:eastAsiaTheme="minorEastAsia" w:hAnsiTheme="minorHAnsi"/>
            <w:szCs w:val="22"/>
          </w:rPr>
          <w:fldChar w:fldCharType="begin"/>
        </w:r>
        <w:r>
          <w:instrText>PAGE    \* MERGEFORMAT</w:instrText>
        </w:r>
        <w:r>
          <w:rPr>
            <w:rFonts w:asciiTheme="minorHAnsi" w:eastAsiaTheme="minorEastAsia" w:hAnsiTheme="minorHAnsi"/>
            <w:szCs w:val="22"/>
          </w:rPr>
          <w:fldChar w:fldCharType="separate"/>
        </w:r>
        <w:r>
          <w:rPr>
            <w:rFonts w:asciiTheme="majorHAnsi" w:eastAsiaTheme="majorEastAsia" w:hAnsiTheme="majorHAnsi" w:cstheme="majorBidi"/>
            <w:sz w:val="28"/>
            <w:szCs w:val="28"/>
            <w:lang w:val="es-ES"/>
          </w:rPr>
          <w:t>2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4E2317E8" w14:textId="77777777" w:rsidR="00A46280" w:rsidRDefault="00A4628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019134" w14:textId="77777777" w:rsidR="004C0331" w:rsidRDefault="004C0331">
      <w:pPr>
        <w:spacing w:before="0" w:after="0"/>
      </w:pPr>
      <w:r>
        <w:separator/>
      </w:r>
    </w:p>
  </w:footnote>
  <w:footnote w:type="continuationSeparator" w:id="0">
    <w:p w14:paraId="1B99DD0D" w14:textId="77777777" w:rsidR="004C0331" w:rsidRDefault="004C0331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71BA0" w14:textId="61578A65" w:rsidR="00A46280" w:rsidRDefault="00A46280" w:rsidP="00EE3C9D">
    <w:pPr>
      <w:pStyle w:val="Encabezado"/>
      <w:rPr>
        <w:rFonts w:ascii="Trebuchet MS" w:hAnsi="Trebuchet MS"/>
        <w:sz w:val="18"/>
        <w:szCs w:val="18"/>
      </w:rPr>
    </w:pPr>
    <w:r>
      <w:rPr>
        <w:rFonts w:ascii="Trebuchet MS" w:hAnsi="Trebuchet MS"/>
        <w:noProof/>
        <w:snapToGrid/>
        <w:sz w:val="18"/>
        <w:szCs w:val="18"/>
        <w:lang w:val="en-US" w:eastAsia="en-US"/>
      </w:rPr>
      <mc:AlternateContent>
        <mc:Choice Requires="wpg">
          <w:drawing>
            <wp:anchor distT="0" distB="0" distL="114300" distR="114300" simplePos="0" relativeHeight="251672064" behindDoc="0" locked="0" layoutInCell="1" allowOverlap="1" wp14:anchorId="792BCEFD" wp14:editId="77908368">
              <wp:simplePos x="0" y="0"/>
              <wp:positionH relativeFrom="margin">
                <wp:posOffset>-301038</wp:posOffset>
              </wp:positionH>
              <wp:positionV relativeFrom="paragraph">
                <wp:posOffset>-62865</wp:posOffset>
              </wp:positionV>
              <wp:extent cx="6997049" cy="1354164"/>
              <wp:effectExtent l="0" t="0" r="0" b="0"/>
              <wp:wrapNone/>
              <wp:docPr id="1" name="Group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97049" cy="1354164"/>
                        <a:chOff x="669" y="582"/>
                        <a:chExt cx="11132" cy="2099"/>
                      </a:xfrm>
                    </wpg:grpSpPr>
                    <wps:wsp>
                      <wps:cNvPr id="2" name="Cuadro de texto 2"/>
                      <wps:cNvSpPr txBox="1">
                        <a:spLocks noChangeArrowheads="1"/>
                      </wps:cNvSpPr>
                      <wps:spPr bwMode="auto">
                        <a:xfrm>
                          <a:off x="669" y="1982"/>
                          <a:ext cx="11071" cy="6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1114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shd w:val="clear" w:color="auto" w:fill="006600"/>
                              <w:tblCellMar>
                                <w:left w:w="70" w:type="dxa"/>
                                <w:right w:w="7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807"/>
                              <w:gridCol w:w="5335"/>
                            </w:tblGrid>
                            <w:tr w:rsidR="00A46280" w:rsidRPr="00E81130" w14:paraId="0ED8FEC6" w14:textId="77777777" w:rsidTr="00753CBC">
                              <w:trPr>
                                <w:trHeight w:val="403"/>
                              </w:trPr>
                              <w:tc>
                                <w:tcPr>
                                  <w:tcW w:w="5807" w:type="dxa"/>
                                  <w:shd w:val="clear" w:color="auto" w:fill="E43420"/>
                                  <w:noWrap/>
                                  <w:vAlign w:val="center"/>
                                  <w:hideMark/>
                                </w:tcPr>
                                <w:p w14:paraId="53A11CA5" w14:textId="77777777" w:rsidR="00A46280" w:rsidRPr="00EE3C9D" w:rsidRDefault="00A46280" w:rsidP="00E81130">
                                  <w:pPr>
                                    <w:spacing w:before="0" w:after="0"/>
                                    <w:jc w:val="left"/>
                                    <w:rPr>
                                      <w:rFonts w:ascii="Trebuchet MS" w:hAnsi="Trebuchet MS" w:cs="Arial"/>
                                      <w:b/>
                                      <w:bCs/>
                                      <w:color w:val="FFFFFF" w:themeColor="background1"/>
                                      <w:sz w:val="17"/>
                                      <w:szCs w:val="17"/>
                                      <w:lang w:eastAsia="es-CO"/>
                                    </w:rPr>
                                  </w:pPr>
                                  <w:r w:rsidRPr="00EE3C9D">
                                    <w:rPr>
                                      <w:rFonts w:ascii="Trebuchet MS" w:hAnsi="Trebuchet MS"/>
                                      <w:b/>
                                      <w:color w:val="FFFFFF" w:themeColor="background1"/>
                                      <w:sz w:val="17"/>
                                      <w:szCs w:val="17"/>
                                    </w:rPr>
                                    <w:t xml:space="preserve">PROCESO: </w:t>
                                  </w:r>
                                  <w:r w:rsidRPr="00EE3C9D">
                                    <w:rPr>
                                      <w:rFonts w:ascii="Trebuchet MS" w:hAnsi="Trebuchet MS"/>
                                      <w:color w:val="FFFFFF" w:themeColor="background1"/>
                                      <w:sz w:val="17"/>
                                      <w:szCs w:val="17"/>
                                    </w:rPr>
                                    <w:t>INVENTARIO GENERAL DE ESPACIO PÚBLICO Y BIENES FISCALES</w:t>
                                  </w:r>
                                </w:p>
                              </w:tc>
                              <w:tc>
                                <w:tcPr>
                                  <w:tcW w:w="5335" w:type="dxa"/>
                                  <w:shd w:val="clear" w:color="auto" w:fill="E43420"/>
                                  <w:noWrap/>
                                  <w:vAlign w:val="center"/>
                                  <w:hideMark/>
                                </w:tcPr>
                                <w:p w14:paraId="66D4DAC1" w14:textId="7E1F18E8" w:rsidR="00A46280" w:rsidRPr="00EE3C9D" w:rsidRDefault="00A46280" w:rsidP="00E81130">
                                  <w:pPr>
                                    <w:spacing w:before="0" w:after="0"/>
                                    <w:jc w:val="left"/>
                                    <w:rPr>
                                      <w:rFonts w:ascii="Trebuchet MS" w:hAnsi="Trebuchet MS" w:cs="Arial"/>
                                      <w:b/>
                                      <w:bCs/>
                                      <w:color w:val="FFFFFF" w:themeColor="background1"/>
                                      <w:sz w:val="17"/>
                                      <w:szCs w:val="17"/>
                                      <w:lang w:eastAsia="es-CO"/>
                                    </w:rPr>
                                  </w:pPr>
                                  <w:r>
                                    <w:rPr>
                                      <w:rFonts w:ascii="Trebuchet MS" w:hAnsi="Trebuchet MS"/>
                                      <w:b/>
                                      <w:color w:val="FFFFFF" w:themeColor="background1"/>
                                      <w:sz w:val="17"/>
                                      <w:szCs w:val="17"/>
                                    </w:rPr>
                                    <w:t>PROCEDIMIENTO</w:t>
                                  </w:r>
                                  <w:r w:rsidRPr="00EE3C9D">
                                    <w:rPr>
                                      <w:rFonts w:ascii="Trebuchet MS" w:hAnsi="Trebuchet MS"/>
                                      <w:b/>
                                      <w:color w:val="FFFFFF" w:themeColor="background1"/>
                                      <w:sz w:val="17"/>
                                      <w:szCs w:val="17"/>
                                    </w:rPr>
                                    <w:t xml:space="preserve">: </w:t>
                                  </w:r>
                                  <w:r w:rsidRPr="00C604EB">
                                    <w:rPr>
                                      <w:rFonts w:ascii="Trebuchet MS" w:hAnsi="Trebuchet MS"/>
                                      <w:bCs/>
                                      <w:color w:val="FFFFFF" w:themeColor="background1"/>
                                      <w:sz w:val="17"/>
                                      <w:szCs w:val="17"/>
                                    </w:rPr>
                                    <w:t>CONSOLIDACIÓN DEL INVENTARIO GENERAL DE ESPACIO PÚBLICO Y BIENES FISCALES</w:t>
                                  </w:r>
                                </w:p>
                              </w:tc>
                            </w:tr>
                          </w:tbl>
                          <w:p w14:paraId="35B2B18B" w14:textId="77777777" w:rsidR="00A46280" w:rsidRDefault="00A46280" w:rsidP="00E2187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3 Rectángulo redondeado"/>
                      <wps:cNvSpPr>
                        <a:spLocks noChangeArrowheads="1"/>
                      </wps:cNvSpPr>
                      <wps:spPr bwMode="auto">
                        <a:xfrm>
                          <a:off x="2434" y="612"/>
                          <a:ext cx="6965" cy="12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50800" cap="flat" cmpd="sng" algn="ctr">
                          <a:solidFill>
                            <a:srgbClr val="E4342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D35D2" w14:textId="68FDDBBF" w:rsidR="00A46280" w:rsidRPr="00A64D1F" w:rsidRDefault="00A46280" w:rsidP="00F6661F">
                            <w:pPr>
                              <w:spacing w:before="0" w:after="0"/>
                              <w:jc w:val="center"/>
                              <w:rPr>
                                <w:rFonts w:ascii="Trebuchet MS" w:eastAsia="Calibri" w:hAnsi="Trebuchet MS" w:cs="Calibri"/>
                                <w:b/>
                                <w:snapToGrid/>
                                <w:color w:val="E43420"/>
                                <w:sz w:val="25"/>
                                <w:szCs w:val="25"/>
                                <w:lang w:val="es-CO" w:eastAsia="en-US"/>
                              </w:rPr>
                            </w:pPr>
                            <w:r w:rsidRPr="00A64D1F">
                              <w:rPr>
                                <w:rFonts w:ascii="Trebuchet MS" w:hAnsi="Trebuchet MS"/>
                                <w:b/>
                                <w:color w:val="E43420"/>
                                <w:sz w:val="25"/>
                                <w:szCs w:val="25"/>
                                <w:lang w:val="es-MX"/>
                              </w:rPr>
                              <w:t>FORMATO</w:t>
                            </w:r>
                            <w:r w:rsidRPr="00A64D1F">
                              <w:rPr>
                                <w:rFonts w:ascii="Trebuchet MS" w:eastAsia="Calibri" w:hAnsi="Trebuchet MS" w:cs="Calibri"/>
                                <w:b/>
                                <w:snapToGrid/>
                                <w:color w:val="E43420"/>
                                <w:sz w:val="25"/>
                                <w:szCs w:val="25"/>
                                <w:lang w:val="es-CO" w:eastAsia="en-US"/>
                              </w:rPr>
                              <w:t xml:space="preserve"> INSTRUCCIONES</w:t>
                            </w:r>
                          </w:p>
                          <w:p w14:paraId="3EE6777B" w14:textId="7E391B3B" w:rsidR="00A46280" w:rsidRPr="00A64D1F" w:rsidRDefault="00A46280" w:rsidP="00F6661F">
                            <w:pPr>
                              <w:spacing w:before="0" w:after="0"/>
                              <w:jc w:val="center"/>
                              <w:rPr>
                                <w:rFonts w:ascii="Trebuchet MS" w:hAnsi="Trebuchet MS"/>
                                <w:b/>
                                <w:color w:val="E43420"/>
                                <w:sz w:val="25"/>
                                <w:szCs w:val="25"/>
                              </w:rPr>
                            </w:pPr>
                            <w:r w:rsidRPr="00A64D1F">
                              <w:rPr>
                                <w:rFonts w:ascii="Trebuchet MS" w:eastAsia="Calibri" w:hAnsi="Trebuchet MS" w:cs="Calibri"/>
                                <w:b/>
                                <w:snapToGrid/>
                                <w:color w:val="E43420"/>
                                <w:sz w:val="25"/>
                                <w:szCs w:val="25"/>
                                <w:lang w:val="es-CO" w:eastAsia="en-US"/>
                              </w:rPr>
                              <w:t>ESTUDIO TÉCNICO URBANIZACIONES, PREDIOS Y/O CONSTRUCCIONES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6" name="Cuadro de texto 2"/>
                      <wps:cNvSpPr txBox="1">
                        <a:spLocks noChangeArrowheads="1"/>
                      </wps:cNvSpPr>
                      <wps:spPr bwMode="auto">
                        <a:xfrm>
                          <a:off x="9329" y="582"/>
                          <a:ext cx="2472" cy="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2162" w:type="dxa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44"/>
                              <w:gridCol w:w="1418"/>
                            </w:tblGrid>
                            <w:tr w:rsidR="00A46280" w:rsidRPr="00BC1530" w14:paraId="3E8E447B" w14:textId="77777777" w:rsidTr="00896BA9">
                              <w:trPr>
                                <w:trHeight w:val="283"/>
                              </w:trPr>
                              <w:tc>
                                <w:tcPr>
                                  <w:tcW w:w="74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6A9DCD21" w14:textId="77777777" w:rsidR="00A46280" w:rsidRPr="00BC1530" w:rsidRDefault="00A46280" w:rsidP="00896BA9">
                                  <w:pPr>
                                    <w:spacing w:before="0" w:after="0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 w:rsidRPr="00BC1530"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Código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42D3486D" w14:textId="7D2BC8A1" w:rsidR="00A46280" w:rsidRPr="00BC1530" w:rsidRDefault="00A46280" w:rsidP="00896BA9">
                                  <w:pPr>
                                    <w:spacing w:before="0" w:after="0"/>
                                    <w:jc w:val="center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 w:rsidRPr="00BC1530"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127-FORI</w:t>
                                  </w:r>
                                  <w:r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G</w:t>
                                  </w:r>
                                  <w:r w:rsidRPr="00BC1530"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46</w:t>
                                  </w:r>
                                </w:p>
                              </w:tc>
                            </w:tr>
                            <w:tr w:rsidR="00A46280" w:rsidRPr="00BC1530" w14:paraId="52292D7D" w14:textId="77777777" w:rsidTr="00896BA9">
                              <w:trPr>
                                <w:trHeight w:val="406"/>
                              </w:trPr>
                              <w:tc>
                                <w:tcPr>
                                  <w:tcW w:w="74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72E5F613" w14:textId="77777777" w:rsidR="00A46280" w:rsidRPr="00BC1530" w:rsidRDefault="00A46280" w:rsidP="00896BA9">
                                  <w:pPr>
                                    <w:spacing w:before="0" w:after="0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 w:rsidRPr="00BC1530"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Versión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7B1E3D78" w14:textId="01DD1B30" w:rsidR="00A46280" w:rsidRPr="00BC1530" w:rsidRDefault="00A46280" w:rsidP="00896BA9">
                                  <w:pPr>
                                    <w:spacing w:before="0" w:after="0"/>
                                    <w:jc w:val="center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A46280" w:rsidRPr="00BC1530" w14:paraId="66B914FE" w14:textId="77777777" w:rsidTr="00896BA9">
                              <w:trPr>
                                <w:trHeight w:val="426"/>
                              </w:trPr>
                              <w:tc>
                                <w:tcPr>
                                  <w:tcW w:w="74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10C2E8DC" w14:textId="77777777" w:rsidR="00A46280" w:rsidRPr="00BC1530" w:rsidRDefault="00A46280" w:rsidP="00896BA9">
                                  <w:pPr>
                                    <w:spacing w:before="0" w:after="0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 w:rsidRPr="00BC1530"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Vigencia Desde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noWrap/>
                                  <w:vAlign w:val="center"/>
                                  <w:hideMark/>
                                </w:tcPr>
                                <w:p w14:paraId="206BE83C" w14:textId="226A1808" w:rsidR="00A46280" w:rsidRPr="00BC1530" w:rsidRDefault="00A46280" w:rsidP="00F06D45">
                                  <w:pPr>
                                    <w:spacing w:before="0" w:after="0"/>
                                    <w:jc w:val="center"/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</w:pPr>
                                  <w:r>
                                    <w:rPr>
                                      <w:rFonts w:ascii="Trebuchet MS" w:hAnsi="Trebuchet MS" w:cs="Arial"/>
                                      <w:sz w:val="16"/>
                                      <w:szCs w:val="16"/>
                                      <w:lang w:eastAsia="es-CO"/>
                                    </w:rPr>
                                    <w:t>20/03/2025</w:t>
                                  </w:r>
                                </w:p>
                              </w:tc>
                            </w:tr>
                          </w:tbl>
                          <w:p w14:paraId="65675440" w14:textId="77777777" w:rsidR="00A46280" w:rsidRDefault="00A46280" w:rsidP="00E2187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92BCEFD" id="Group 25" o:spid="_x0000_s1037" style="position:absolute;left:0;text-align:left;margin-left:-23.7pt;margin-top:-4.95pt;width:550.95pt;height:106.65pt;z-index:251672064;mso-position-horizontal-relative:margin" coordorigin="669,582" coordsize="11132,2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38" type="#_x0000_t202" style="position:absolute;left:669;top:1982;width:11071;height: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" stroked="f">
                <v:textbox>
                  <w:txbxContent>
                    <w:tbl>
                      <w:tblPr>
                        <w:tblW w:w="11142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shd w:val="clear" w:color="auto" w:fill="006600"/>
                        <w:tblCellMar>
                          <w:left w:w="70" w:type="dxa"/>
                          <w:right w:w="7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807"/>
                        <w:gridCol w:w="5335"/>
                      </w:tblGrid>
                      <w:tr w:rsidR="00A46280" w:rsidRPr="00E81130" w14:paraId="0ED8FEC6" w14:textId="77777777" w:rsidTr="00753CBC">
                        <w:trPr>
                          <w:trHeight w:val="403"/>
                        </w:trPr>
                        <w:tc>
                          <w:tcPr>
                            <w:tcW w:w="5807" w:type="dxa"/>
                            <w:shd w:val="clear" w:color="auto" w:fill="E43420"/>
                            <w:noWrap/>
                            <w:vAlign w:val="center"/>
                            <w:hideMark/>
                          </w:tcPr>
                          <w:p w14:paraId="53A11CA5" w14:textId="77777777" w:rsidR="00A46280" w:rsidRPr="00EE3C9D" w:rsidRDefault="00A46280" w:rsidP="00E81130">
                            <w:pPr>
                              <w:spacing w:before="0" w:after="0"/>
                              <w:jc w:val="left"/>
                              <w:rPr>
                                <w:rFonts w:ascii="Trebuchet MS" w:hAnsi="Trebuchet MS" w:cs="Arial"/>
                                <w:b/>
                                <w:bCs/>
                                <w:color w:val="FFFFFF" w:themeColor="background1"/>
                                <w:sz w:val="17"/>
                                <w:szCs w:val="17"/>
                                <w:lang w:eastAsia="es-CO"/>
                              </w:rPr>
                            </w:pPr>
                            <w:r w:rsidRPr="00EE3C9D">
                              <w:rPr>
                                <w:rFonts w:ascii="Trebuchet MS" w:hAnsi="Trebuchet MS"/>
                                <w:b/>
                                <w:color w:val="FFFFFF" w:themeColor="background1"/>
                                <w:sz w:val="17"/>
                                <w:szCs w:val="17"/>
                              </w:rPr>
                              <w:t xml:space="preserve">PROCESO: </w:t>
                            </w:r>
                            <w:r w:rsidRPr="00EE3C9D">
                              <w:rPr>
                                <w:rFonts w:ascii="Trebuchet MS" w:hAnsi="Trebuchet MS"/>
                                <w:color w:val="FFFFFF" w:themeColor="background1"/>
                                <w:sz w:val="17"/>
                                <w:szCs w:val="17"/>
                              </w:rPr>
                              <w:t>INVENTARIO GENERAL DE ESPACIO PÚBLICO Y BIENES FISCALES</w:t>
                            </w:r>
                          </w:p>
                        </w:tc>
                        <w:tc>
                          <w:tcPr>
                            <w:tcW w:w="5335" w:type="dxa"/>
                            <w:shd w:val="clear" w:color="auto" w:fill="E43420"/>
                            <w:noWrap/>
                            <w:vAlign w:val="center"/>
                            <w:hideMark/>
                          </w:tcPr>
                          <w:p w14:paraId="66D4DAC1" w14:textId="7E1F18E8" w:rsidR="00A46280" w:rsidRPr="00EE3C9D" w:rsidRDefault="00A46280" w:rsidP="00E81130">
                            <w:pPr>
                              <w:spacing w:before="0" w:after="0"/>
                              <w:jc w:val="left"/>
                              <w:rPr>
                                <w:rFonts w:ascii="Trebuchet MS" w:hAnsi="Trebuchet MS" w:cs="Arial"/>
                                <w:b/>
                                <w:bCs/>
                                <w:color w:val="FFFFFF" w:themeColor="background1"/>
                                <w:sz w:val="17"/>
                                <w:szCs w:val="17"/>
                                <w:lang w:eastAsia="es-CO"/>
                              </w:rPr>
                            </w:pPr>
                            <w:r>
                              <w:rPr>
                                <w:rFonts w:ascii="Trebuchet MS" w:hAnsi="Trebuchet MS"/>
                                <w:b/>
                                <w:color w:val="FFFFFF" w:themeColor="background1"/>
                                <w:sz w:val="17"/>
                                <w:szCs w:val="17"/>
                              </w:rPr>
                              <w:t>PROCEDIMIENTO</w:t>
                            </w:r>
                            <w:r w:rsidRPr="00EE3C9D">
                              <w:rPr>
                                <w:rFonts w:ascii="Trebuchet MS" w:hAnsi="Trebuchet MS"/>
                                <w:b/>
                                <w:color w:val="FFFFFF" w:themeColor="background1"/>
                                <w:sz w:val="17"/>
                                <w:szCs w:val="17"/>
                              </w:rPr>
                              <w:t xml:space="preserve">: </w:t>
                            </w:r>
                            <w:r w:rsidRPr="00C604EB">
                              <w:rPr>
                                <w:rFonts w:ascii="Trebuchet MS" w:hAnsi="Trebuchet MS"/>
                                <w:bCs/>
                                <w:color w:val="FFFFFF" w:themeColor="background1"/>
                                <w:sz w:val="17"/>
                                <w:szCs w:val="17"/>
                              </w:rPr>
                              <w:t>CONSOLIDACIÓN DEL INVENTARIO GENERAL DE ESPACIO PÚBLICO Y BIENES FISCALES</w:t>
                            </w:r>
                          </w:p>
                        </w:tc>
                      </w:tr>
                    </w:tbl>
                    <w:p w14:paraId="35B2B18B" w14:textId="77777777" w:rsidR="00A46280" w:rsidRDefault="00A46280" w:rsidP="00E2187E">
                      <w:pPr>
                        <w:jc w:val="center"/>
                      </w:pPr>
                    </w:p>
                  </w:txbxContent>
                </v:textbox>
              </v:shape>
              <v:roundrect id="3 Rectángulo redondeado" o:spid="_x0000_s1039" style="position:absolute;left:2434;top:612;width:6965;height:1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" filled="f" strokecolor="#e43420" strokeweight="4pt">
                <v:stroke joinstyle="miter"/>
                <v:textbox>
                  <w:txbxContent>
                    <w:p w14:paraId="1C5D35D2" w14:textId="68FDDBBF" w:rsidR="00A46280" w:rsidRPr="00A64D1F" w:rsidRDefault="00A46280" w:rsidP="00F6661F">
                      <w:pPr>
                        <w:spacing w:before="0" w:after="0"/>
                        <w:jc w:val="center"/>
                        <w:rPr>
                          <w:rFonts w:ascii="Trebuchet MS" w:eastAsia="Calibri" w:hAnsi="Trebuchet MS" w:cs="Calibri"/>
                          <w:b/>
                          <w:snapToGrid/>
                          <w:color w:val="E43420"/>
                          <w:sz w:val="25"/>
                          <w:szCs w:val="25"/>
                          <w:lang w:val="es-CO" w:eastAsia="en-US"/>
                        </w:rPr>
                      </w:pPr>
                      <w:r w:rsidRPr="00A64D1F">
                        <w:rPr>
                          <w:rFonts w:ascii="Trebuchet MS" w:hAnsi="Trebuchet MS"/>
                          <w:b/>
                          <w:color w:val="E43420"/>
                          <w:sz w:val="25"/>
                          <w:szCs w:val="25"/>
                          <w:lang w:val="es-MX"/>
                        </w:rPr>
                        <w:t>FORMATO</w:t>
                      </w:r>
                      <w:r w:rsidRPr="00A64D1F">
                        <w:rPr>
                          <w:rFonts w:ascii="Trebuchet MS" w:eastAsia="Calibri" w:hAnsi="Trebuchet MS" w:cs="Calibri"/>
                          <w:b/>
                          <w:snapToGrid/>
                          <w:color w:val="E43420"/>
                          <w:sz w:val="25"/>
                          <w:szCs w:val="25"/>
                          <w:lang w:val="es-CO" w:eastAsia="en-US"/>
                        </w:rPr>
                        <w:t xml:space="preserve"> INSTRUCCIONES</w:t>
                      </w:r>
                    </w:p>
                    <w:p w14:paraId="3EE6777B" w14:textId="7E391B3B" w:rsidR="00A46280" w:rsidRPr="00A64D1F" w:rsidRDefault="00A46280" w:rsidP="00F6661F">
                      <w:pPr>
                        <w:spacing w:before="0" w:after="0"/>
                        <w:jc w:val="center"/>
                        <w:rPr>
                          <w:rFonts w:ascii="Trebuchet MS" w:hAnsi="Trebuchet MS"/>
                          <w:b/>
                          <w:color w:val="E43420"/>
                          <w:sz w:val="25"/>
                          <w:szCs w:val="25"/>
                        </w:rPr>
                      </w:pPr>
                      <w:r w:rsidRPr="00A64D1F">
                        <w:rPr>
                          <w:rFonts w:ascii="Trebuchet MS" w:eastAsia="Calibri" w:hAnsi="Trebuchet MS" w:cs="Calibri"/>
                          <w:b/>
                          <w:snapToGrid/>
                          <w:color w:val="E43420"/>
                          <w:sz w:val="25"/>
                          <w:szCs w:val="25"/>
                          <w:lang w:val="es-CO" w:eastAsia="en-US"/>
                        </w:rPr>
                        <w:t>ESTUDIO TÉCNICO URBANIZACIONES, PREDIOS Y/O CONSTRUCCIONES</w:t>
                      </w:r>
                    </w:p>
                  </w:txbxContent>
                </v:textbox>
              </v:roundrect>
              <v:shape id="Cuadro de texto 2" o:spid="_x0000_s1040" type="#_x0000_t202" style="position:absolute;left:9329;top:582;width:2472;height:1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<v:textbox>
                  <w:txbxContent>
                    <w:tbl>
                      <w:tblPr>
                        <w:tblW w:w="2162" w:type="dxa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44"/>
                        <w:gridCol w:w="1418"/>
                      </w:tblGrid>
                      <w:tr w:rsidR="00A46280" w:rsidRPr="00BC1530" w14:paraId="3E8E447B" w14:textId="77777777" w:rsidTr="00896BA9">
                        <w:trPr>
                          <w:trHeight w:val="283"/>
                        </w:trPr>
                        <w:tc>
                          <w:tcPr>
                            <w:tcW w:w="74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6A9DCD21" w14:textId="77777777" w:rsidR="00A46280" w:rsidRPr="00BC1530" w:rsidRDefault="00A46280" w:rsidP="00896BA9">
                            <w:pPr>
                              <w:spacing w:before="0" w:after="0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 w:rsidRPr="00BC1530"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Código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42D3486D" w14:textId="7D2BC8A1" w:rsidR="00A46280" w:rsidRPr="00BC1530" w:rsidRDefault="00A46280" w:rsidP="00896BA9">
                            <w:pPr>
                              <w:spacing w:before="0" w:after="0"/>
                              <w:jc w:val="center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 w:rsidRPr="00BC1530"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127-FORI</w:t>
                            </w:r>
                            <w:r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G</w:t>
                            </w:r>
                            <w:r w:rsidRPr="00BC1530"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-</w:t>
                            </w:r>
                            <w:r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46</w:t>
                            </w:r>
                          </w:p>
                        </w:tc>
                      </w:tr>
                      <w:tr w:rsidR="00A46280" w:rsidRPr="00BC1530" w14:paraId="52292D7D" w14:textId="77777777" w:rsidTr="00896BA9">
                        <w:trPr>
                          <w:trHeight w:val="406"/>
                        </w:trPr>
                        <w:tc>
                          <w:tcPr>
                            <w:tcW w:w="74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72E5F613" w14:textId="77777777" w:rsidR="00A46280" w:rsidRPr="00BC1530" w:rsidRDefault="00A46280" w:rsidP="00896BA9">
                            <w:pPr>
                              <w:spacing w:before="0" w:after="0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 w:rsidRPr="00BC1530"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Versión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7B1E3D78" w14:textId="01DD1B30" w:rsidR="00A46280" w:rsidRPr="00BC1530" w:rsidRDefault="00A46280" w:rsidP="00896BA9">
                            <w:pPr>
                              <w:spacing w:before="0" w:after="0"/>
                              <w:jc w:val="center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3</w:t>
                            </w:r>
                          </w:p>
                        </w:tc>
                      </w:tr>
                      <w:tr w:rsidR="00A46280" w:rsidRPr="00BC1530" w14:paraId="66B914FE" w14:textId="77777777" w:rsidTr="00896BA9">
                        <w:trPr>
                          <w:trHeight w:val="426"/>
                        </w:trPr>
                        <w:tc>
                          <w:tcPr>
                            <w:tcW w:w="74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10C2E8DC" w14:textId="77777777" w:rsidR="00A46280" w:rsidRPr="00BC1530" w:rsidRDefault="00A46280" w:rsidP="00896BA9">
                            <w:pPr>
                              <w:spacing w:before="0" w:after="0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 w:rsidRPr="00BC1530"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Vigencia Desde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000000"/>
                            </w:tcBorders>
                            <w:noWrap/>
                            <w:vAlign w:val="center"/>
                            <w:hideMark/>
                          </w:tcPr>
                          <w:p w14:paraId="206BE83C" w14:textId="226A1808" w:rsidR="00A46280" w:rsidRPr="00BC1530" w:rsidRDefault="00A46280" w:rsidP="00F06D45">
                            <w:pPr>
                              <w:spacing w:before="0" w:after="0"/>
                              <w:jc w:val="center"/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</w:pPr>
                            <w:r>
                              <w:rPr>
                                <w:rFonts w:ascii="Trebuchet MS" w:hAnsi="Trebuchet MS" w:cs="Arial"/>
                                <w:sz w:val="16"/>
                                <w:szCs w:val="16"/>
                                <w:lang w:eastAsia="es-CO"/>
                              </w:rPr>
                              <w:t>20/03/2025</w:t>
                            </w:r>
                          </w:p>
                        </w:tc>
                      </w:tr>
                    </w:tbl>
                    <w:p w14:paraId="65675440" w14:textId="77777777" w:rsidR="00A46280" w:rsidRDefault="00A46280" w:rsidP="00E2187E"/>
                  </w:txbxContent>
                </v:textbox>
              </v:shape>
              <w10:wrap anchorx="margin"/>
            </v:group>
          </w:pict>
        </mc:Fallback>
      </mc:AlternateContent>
    </w:r>
    <w:r>
      <w:rPr>
        <w:noProof/>
        <w:snapToGrid/>
        <w:lang w:val="en-US" w:eastAsia="en-US"/>
      </w:rPr>
      <w:drawing>
        <wp:anchor distT="0" distB="0" distL="114300" distR="114300" simplePos="0" relativeHeight="251673088" behindDoc="0" locked="0" layoutInCell="1" allowOverlap="1" wp14:anchorId="69D96CDC" wp14:editId="76653A7A">
          <wp:simplePos x="0" y="0"/>
          <wp:positionH relativeFrom="column">
            <wp:posOffset>-180340</wp:posOffset>
          </wp:positionH>
          <wp:positionV relativeFrom="paragraph">
            <wp:posOffset>-75565</wp:posOffset>
          </wp:positionV>
          <wp:extent cx="768350" cy="876300"/>
          <wp:effectExtent l="0" t="0" r="0" b="0"/>
          <wp:wrapTopAndBottom/>
          <wp:docPr id="5" name="Imagen 4">
            <a:extLst xmlns:a="http://schemas.openxmlformats.org/drawingml/2006/main">
              <a:ext uri="{FF2B5EF4-FFF2-40B4-BE49-F238E27FC236}">
                <a16:creationId xmlns:a16="http://schemas.microsoft.com/office/drawing/2014/main" id="{0A8F0F26-5E26-4855-B445-A7C9D013BC7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n 4">
                    <a:extLst>
                      <a:ext uri="{FF2B5EF4-FFF2-40B4-BE49-F238E27FC236}">
                        <a16:creationId xmlns:a16="http://schemas.microsoft.com/office/drawing/2014/main" id="{0A8F0F26-5E26-4855-B445-A7C9D013BC75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harpenSoften amount="5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33" t="3761" r="18082" b="13202"/>
                  <a:stretch>
                    <a:fillRect/>
                  </a:stretch>
                </pic:blipFill>
                <pic:spPr bwMode="auto">
                  <a:xfrm>
                    <a:off x="0" y="0"/>
                    <a:ext cx="7683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FBC7027" w14:textId="77777777" w:rsidR="00A46280" w:rsidRPr="00EE3C9D" w:rsidRDefault="00A46280" w:rsidP="00EE3C9D">
    <w:pPr>
      <w:pStyle w:val="Encabezado"/>
      <w:rPr>
        <w:rFonts w:ascii="Trebuchet MS" w:hAnsi="Trebuchet MS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4pt;height:11.4pt" o:bullet="t">
        <v:imagedata r:id="rId1" o:title="BD21480_"/>
      </v:shape>
    </w:pict>
  </w:numPicBullet>
  <w:abstractNum w:abstractNumId="0" w15:restartNumberingAfterBreak="0">
    <w:nsid w:val="00E02D37"/>
    <w:multiLevelType w:val="hybridMultilevel"/>
    <w:tmpl w:val="8F62247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B51F2C"/>
    <w:multiLevelType w:val="hybridMultilevel"/>
    <w:tmpl w:val="1130BA22"/>
    <w:lvl w:ilvl="0" w:tplc="F49808D4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3D2D7F"/>
    <w:multiLevelType w:val="multilevel"/>
    <w:tmpl w:val="95320BC4"/>
    <w:lvl w:ilvl="0">
      <w:start w:val="4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pStyle w:val="Ttulo2"/>
      <w:lvlText w:val="%1.%2."/>
      <w:lvlJc w:val="left"/>
      <w:pPr>
        <w:ind w:left="862" w:hanging="720"/>
      </w:pPr>
    </w:lvl>
    <w:lvl w:ilvl="2">
      <w:start w:val="1"/>
      <w:numFmt w:val="decimal"/>
      <w:pStyle w:val="Ttulo3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  <w:rPr>
        <w:b/>
        <w:color w:val="auto"/>
      </w:r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960" w:hanging="180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" w15:restartNumberingAfterBreak="0">
    <w:nsid w:val="0F636B65"/>
    <w:multiLevelType w:val="multilevel"/>
    <w:tmpl w:val="316C66A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1603E1F"/>
    <w:multiLevelType w:val="hybridMultilevel"/>
    <w:tmpl w:val="81E6DA68"/>
    <w:lvl w:ilvl="0" w:tplc="83722B18">
      <w:start w:val="2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648" w:hanging="360"/>
      </w:pPr>
    </w:lvl>
    <w:lvl w:ilvl="2" w:tplc="240A001B" w:tentative="1">
      <w:start w:val="1"/>
      <w:numFmt w:val="lowerRoman"/>
      <w:lvlText w:val="%3."/>
      <w:lvlJc w:val="right"/>
      <w:pPr>
        <w:ind w:left="2368" w:hanging="180"/>
      </w:pPr>
    </w:lvl>
    <w:lvl w:ilvl="3" w:tplc="240A000F" w:tentative="1">
      <w:start w:val="1"/>
      <w:numFmt w:val="decimal"/>
      <w:lvlText w:val="%4."/>
      <w:lvlJc w:val="left"/>
      <w:pPr>
        <w:ind w:left="3088" w:hanging="360"/>
      </w:pPr>
    </w:lvl>
    <w:lvl w:ilvl="4" w:tplc="240A0019" w:tentative="1">
      <w:start w:val="1"/>
      <w:numFmt w:val="lowerLetter"/>
      <w:lvlText w:val="%5."/>
      <w:lvlJc w:val="left"/>
      <w:pPr>
        <w:ind w:left="3808" w:hanging="360"/>
      </w:pPr>
    </w:lvl>
    <w:lvl w:ilvl="5" w:tplc="240A001B" w:tentative="1">
      <w:start w:val="1"/>
      <w:numFmt w:val="lowerRoman"/>
      <w:lvlText w:val="%6."/>
      <w:lvlJc w:val="right"/>
      <w:pPr>
        <w:ind w:left="4528" w:hanging="180"/>
      </w:pPr>
    </w:lvl>
    <w:lvl w:ilvl="6" w:tplc="240A000F" w:tentative="1">
      <w:start w:val="1"/>
      <w:numFmt w:val="decimal"/>
      <w:lvlText w:val="%7."/>
      <w:lvlJc w:val="left"/>
      <w:pPr>
        <w:ind w:left="5248" w:hanging="360"/>
      </w:pPr>
    </w:lvl>
    <w:lvl w:ilvl="7" w:tplc="240A0019" w:tentative="1">
      <w:start w:val="1"/>
      <w:numFmt w:val="lowerLetter"/>
      <w:lvlText w:val="%8."/>
      <w:lvlJc w:val="left"/>
      <w:pPr>
        <w:ind w:left="5968" w:hanging="360"/>
      </w:pPr>
    </w:lvl>
    <w:lvl w:ilvl="8" w:tplc="240A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 w15:restartNumberingAfterBreak="0">
    <w:nsid w:val="15964259"/>
    <w:multiLevelType w:val="multilevel"/>
    <w:tmpl w:val="D2E0939E"/>
    <w:lvl w:ilvl="0">
      <w:start w:val="1"/>
      <w:numFmt w:val="decimal"/>
      <w:pStyle w:val="Ttulo1"/>
      <w:lvlText w:val="%1."/>
      <w:lvlJc w:val="left"/>
      <w:pPr>
        <w:ind w:left="928" w:hanging="360"/>
      </w:pPr>
      <w:rPr>
        <w:rFonts w:hint="default"/>
        <w:sz w:val="2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04E177C"/>
    <w:multiLevelType w:val="hybridMultilevel"/>
    <w:tmpl w:val="24F4029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555761A"/>
    <w:multiLevelType w:val="hybridMultilevel"/>
    <w:tmpl w:val="4D58A86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84D5A53"/>
    <w:multiLevelType w:val="hybridMultilevel"/>
    <w:tmpl w:val="E154DA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D700E6"/>
    <w:multiLevelType w:val="hybridMultilevel"/>
    <w:tmpl w:val="4816F184"/>
    <w:lvl w:ilvl="0" w:tplc="FE5A7468">
      <w:start w:val="3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648" w:hanging="360"/>
      </w:pPr>
    </w:lvl>
    <w:lvl w:ilvl="2" w:tplc="240A001B" w:tentative="1">
      <w:start w:val="1"/>
      <w:numFmt w:val="lowerRoman"/>
      <w:lvlText w:val="%3."/>
      <w:lvlJc w:val="right"/>
      <w:pPr>
        <w:ind w:left="2368" w:hanging="180"/>
      </w:pPr>
    </w:lvl>
    <w:lvl w:ilvl="3" w:tplc="240A000F" w:tentative="1">
      <w:start w:val="1"/>
      <w:numFmt w:val="decimal"/>
      <w:lvlText w:val="%4."/>
      <w:lvlJc w:val="left"/>
      <w:pPr>
        <w:ind w:left="3088" w:hanging="360"/>
      </w:pPr>
    </w:lvl>
    <w:lvl w:ilvl="4" w:tplc="240A0019" w:tentative="1">
      <w:start w:val="1"/>
      <w:numFmt w:val="lowerLetter"/>
      <w:lvlText w:val="%5."/>
      <w:lvlJc w:val="left"/>
      <w:pPr>
        <w:ind w:left="3808" w:hanging="360"/>
      </w:pPr>
    </w:lvl>
    <w:lvl w:ilvl="5" w:tplc="240A001B" w:tentative="1">
      <w:start w:val="1"/>
      <w:numFmt w:val="lowerRoman"/>
      <w:lvlText w:val="%6."/>
      <w:lvlJc w:val="right"/>
      <w:pPr>
        <w:ind w:left="4528" w:hanging="180"/>
      </w:pPr>
    </w:lvl>
    <w:lvl w:ilvl="6" w:tplc="240A000F" w:tentative="1">
      <w:start w:val="1"/>
      <w:numFmt w:val="decimal"/>
      <w:lvlText w:val="%7."/>
      <w:lvlJc w:val="left"/>
      <w:pPr>
        <w:ind w:left="5248" w:hanging="360"/>
      </w:pPr>
    </w:lvl>
    <w:lvl w:ilvl="7" w:tplc="240A0019" w:tentative="1">
      <w:start w:val="1"/>
      <w:numFmt w:val="lowerLetter"/>
      <w:lvlText w:val="%8."/>
      <w:lvlJc w:val="left"/>
      <w:pPr>
        <w:ind w:left="5968" w:hanging="360"/>
      </w:pPr>
    </w:lvl>
    <w:lvl w:ilvl="8" w:tplc="240A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2F72639D"/>
    <w:multiLevelType w:val="hybridMultilevel"/>
    <w:tmpl w:val="95C88C7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94964BE"/>
    <w:multiLevelType w:val="hybridMultilevel"/>
    <w:tmpl w:val="8AFA2BB8"/>
    <w:lvl w:ilvl="0" w:tplc="2304AD58">
      <w:start w:val="1"/>
      <w:numFmt w:val="decimal"/>
      <w:lvlText w:val="%1."/>
      <w:lvlJc w:val="left"/>
      <w:pPr>
        <w:ind w:left="720" w:hanging="360"/>
      </w:pPr>
    </w:lvl>
    <w:lvl w:ilvl="1" w:tplc="9984F3D2">
      <w:start w:val="1"/>
      <w:numFmt w:val="lowerLetter"/>
      <w:lvlText w:val="%2."/>
      <w:lvlJc w:val="left"/>
      <w:pPr>
        <w:ind w:left="1440" w:hanging="360"/>
      </w:pPr>
    </w:lvl>
    <w:lvl w:ilvl="2" w:tplc="65A4C076">
      <w:start w:val="1"/>
      <w:numFmt w:val="lowerRoman"/>
      <w:lvlText w:val="%3."/>
      <w:lvlJc w:val="right"/>
      <w:pPr>
        <w:ind w:left="2160" w:hanging="180"/>
      </w:pPr>
    </w:lvl>
    <w:lvl w:ilvl="3" w:tplc="C9F2BD8E">
      <w:start w:val="1"/>
      <w:numFmt w:val="decimal"/>
      <w:lvlText w:val="%4."/>
      <w:lvlJc w:val="left"/>
      <w:pPr>
        <w:ind w:left="810" w:hanging="360"/>
      </w:pPr>
      <w:rPr>
        <w:b/>
        <w:bCs/>
      </w:rPr>
    </w:lvl>
    <w:lvl w:ilvl="4" w:tplc="35EC28C2">
      <w:start w:val="1"/>
      <w:numFmt w:val="lowerLetter"/>
      <w:lvlText w:val="%5."/>
      <w:lvlJc w:val="left"/>
      <w:pPr>
        <w:ind w:left="3600" w:hanging="360"/>
      </w:pPr>
    </w:lvl>
    <w:lvl w:ilvl="5" w:tplc="F5FA0498">
      <w:start w:val="1"/>
      <w:numFmt w:val="lowerRoman"/>
      <w:lvlText w:val="%6."/>
      <w:lvlJc w:val="right"/>
      <w:pPr>
        <w:ind w:left="4320" w:hanging="180"/>
      </w:pPr>
    </w:lvl>
    <w:lvl w:ilvl="6" w:tplc="BA143D12">
      <w:start w:val="1"/>
      <w:numFmt w:val="decimal"/>
      <w:lvlText w:val="%7."/>
      <w:lvlJc w:val="left"/>
      <w:pPr>
        <w:ind w:left="5040" w:hanging="360"/>
      </w:pPr>
    </w:lvl>
    <w:lvl w:ilvl="7" w:tplc="5FF0FAC4">
      <w:start w:val="1"/>
      <w:numFmt w:val="lowerLetter"/>
      <w:lvlText w:val="%8."/>
      <w:lvlJc w:val="left"/>
      <w:pPr>
        <w:ind w:left="5760" w:hanging="360"/>
      </w:pPr>
    </w:lvl>
    <w:lvl w:ilvl="8" w:tplc="E4E84AF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713A4"/>
    <w:multiLevelType w:val="hybridMultilevel"/>
    <w:tmpl w:val="40E8820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6976531"/>
    <w:multiLevelType w:val="hybridMultilevel"/>
    <w:tmpl w:val="CA2C995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E8C2945"/>
    <w:multiLevelType w:val="hybridMultilevel"/>
    <w:tmpl w:val="D28CD9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0C6A04"/>
    <w:multiLevelType w:val="hybridMultilevel"/>
    <w:tmpl w:val="CA3E2EC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735961A9"/>
    <w:multiLevelType w:val="hybridMultilevel"/>
    <w:tmpl w:val="DC6EEC0A"/>
    <w:lvl w:ilvl="0" w:tplc="240A000F">
      <w:start w:val="1"/>
      <w:numFmt w:val="decimal"/>
      <w:lvlText w:val="%1."/>
      <w:lvlJc w:val="left"/>
      <w:pPr>
        <w:ind w:left="1381" w:hanging="360"/>
      </w:pPr>
    </w:lvl>
    <w:lvl w:ilvl="1" w:tplc="240A0019" w:tentative="1">
      <w:start w:val="1"/>
      <w:numFmt w:val="lowerLetter"/>
      <w:lvlText w:val="%2."/>
      <w:lvlJc w:val="left"/>
      <w:pPr>
        <w:ind w:left="2101" w:hanging="360"/>
      </w:pPr>
    </w:lvl>
    <w:lvl w:ilvl="2" w:tplc="240A001B" w:tentative="1">
      <w:start w:val="1"/>
      <w:numFmt w:val="lowerRoman"/>
      <w:lvlText w:val="%3."/>
      <w:lvlJc w:val="right"/>
      <w:pPr>
        <w:ind w:left="2821" w:hanging="180"/>
      </w:pPr>
    </w:lvl>
    <w:lvl w:ilvl="3" w:tplc="240A000F" w:tentative="1">
      <w:start w:val="1"/>
      <w:numFmt w:val="decimal"/>
      <w:lvlText w:val="%4."/>
      <w:lvlJc w:val="left"/>
      <w:pPr>
        <w:ind w:left="3541" w:hanging="360"/>
      </w:pPr>
    </w:lvl>
    <w:lvl w:ilvl="4" w:tplc="240A0019" w:tentative="1">
      <w:start w:val="1"/>
      <w:numFmt w:val="lowerLetter"/>
      <w:lvlText w:val="%5."/>
      <w:lvlJc w:val="left"/>
      <w:pPr>
        <w:ind w:left="4261" w:hanging="360"/>
      </w:pPr>
    </w:lvl>
    <w:lvl w:ilvl="5" w:tplc="240A001B" w:tentative="1">
      <w:start w:val="1"/>
      <w:numFmt w:val="lowerRoman"/>
      <w:lvlText w:val="%6."/>
      <w:lvlJc w:val="right"/>
      <w:pPr>
        <w:ind w:left="4981" w:hanging="180"/>
      </w:pPr>
    </w:lvl>
    <w:lvl w:ilvl="6" w:tplc="240A000F" w:tentative="1">
      <w:start w:val="1"/>
      <w:numFmt w:val="decimal"/>
      <w:lvlText w:val="%7."/>
      <w:lvlJc w:val="left"/>
      <w:pPr>
        <w:ind w:left="5701" w:hanging="360"/>
      </w:pPr>
    </w:lvl>
    <w:lvl w:ilvl="7" w:tplc="240A0019" w:tentative="1">
      <w:start w:val="1"/>
      <w:numFmt w:val="lowerLetter"/>
      <w:lvlText w:val="%8."/>
      <w:lvlJc w:val="left"/>
      <w:pPr>
        <w:ind w:left="6421" w:hanging="360"/>
      </w:pPr>
    </w:lvl>
    <w:lvl w:ilvl="8" w:tplc="240A001B" w:tentative="1">
      <w:start w:val="1"/>
      <w:numFmt w:val="lowerRoman"/>
      <w:lvlText w:val="%9."/>
      <w:lvlJc w:val="right"/>
      <w:pPr>
        <w:ind w:left="7141" w:hanging="180"/>
      </w:pPr>
    </w:lvl>
  </w:abstractNum>
  <w:abstractNum w:abstractNumId="17" w15:restartNumberingAfterBreak="0">
    <w:nsid w:val="7BC467DB"/>
    <w:multiLevelType w:val="hybridMultilevel"/>
    <w:tmpl w:val="6A8CF3D4"/>
    <w:lvl w:ilvl="0" w:tplc="AB123B68">
      <w:start w:val="1"/>
      <w:numFmt w:val="decimal"/>
      <w:pStyle w:val="Ttulo4"/>
      <w:lvlText w:val="4.4.2.%1."/>
      <w:lvlJc w:val="left"/>
      <w:pPr>
        <w:ind w:left="720" w:hanging="360"/>
      </w:pPr>
      <w:rPr>
        <w:rFonts w:hint="default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5286895">
    <w:abstractNumId w:val="3"/>
  </w:num>
  <w:num w:numId="2" w16cid:durableId="109975922">
    <w:abstractNumId w:val="5"/>
  </w:num>
  <w:num w:numId="3" w16cid:durableId="414862606">
    <w:abstractNumId w:val="2"/>
  </w:num>
  <w:num w:numId="4" w16cid:durableId="1667050990">
    <w:abstractNumId w:val="17"/>
  </w:num>
  <w:num w:numId="5" w16cid:durableId="2125221516">
    <w:abstractNumId w:val="12"/>
  </w:num>
  <w:num w:numId="6" w16cid:durableId="1092824871">
    <w:abstractNumId w:val="13"/>
  </w:num>
  <w:num w:numId="7" w16cid:durableId="255552093">
    <w:abstractNumId w:val="8"/>
  </w:num>
  <w:num w:numId="8" w16cid:durableId="580911561">
    <w:abstractNumId w:val="0"/>
  </w:num>
  <w:num w:numId="9" w16cid:durableId="1186750638">
    <w:abstractNumId w:val="7"/>
  </w:num>
  <w:num w:numId="10" w16cid:durableId="1780832794">
    <w:abstractNumId w:val="10"/>
  </w:num>
  <w:num w:numId="11" w16cid:durableId="1102146250">
    <w:abstractNumId w:val="15"/>
  </w:num>
  <w:num w:numId="12" w16cid:durableId="373774068">
    <w:abstractNumId w:val="6"/>
  </w:num>
  <w:num w:numId="13" w16cid:durableId="163232520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08709450">
    <w:abstractNumId w:val="4"/>
  </w:num>
  <w:num w:numId="15" w16cid:durableId="3813673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232325902">
    <w:abstractNumId w:val="9"/>
  </w:num>
  <w:num w:numId="17" w16cid:durableId="173763446">
    <w:abstractNumId w:val="16"/>
  </w:num>
  <w:num w:numId="18" w16cid:durableId="797338871">
    <w:abstractNumId w:val="5"/>
  </w:num>
  <w:num w:numId="19" w16cid:durableId="417870118">
    <w:abstractNumId w:val="5"/>
  </w:num>
  <w:num w:numId="20" w16cid:durableId="1724865541">
    <w:abstractNumId w:val="1"/>
  </w:num>
  <w:num w:numId="21" w16cid:durableId="392584948">
    <w:abstractNumId w:val="11"/>
  </w:num>
  <w:num w:numId="22" w16cid:durableId="1338390003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attachedTemplate r:id="rId1"/>
  <w:defaultTabStop w:val="567"/>
  <w:hyphenationZone w:val="425"/>
  <w:doNotHyphenateCaps/>
  <w:drawingGridHorizontalSpacing w:val="110"/>
  <w:drawingGridVerticalSpacing w:val="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HTMLBulletStyle" w:val="㐱"/>
  </w:docVars>
  <w:rsids>
    <w:rsidRoot w:val="00836F15"/>
    <w:rsid w:val="0000038D"/>
    <w:rsid w:val="00000AB6"/>
    <w:rsid w:val="00000FE3"/>
    <w:rsid w:val="000011C6"/>
    <w:rsid w:val="00002060"/>
    <w:rsid w:val="00007576"/>
    <w:rsid w:val="00007A61"/>
    <w:rsid w:val="00007F69"/>
    <w:rsid w:val="00007F80"/>
    <w:rsid w:val="00014247"/>
    <w:rsid w:val="0001450F"/>
    <w:rsid w:val="0001456E"/>
    <w:rsid w:val="000147CD"/>
    <w:rsid w:val="00015BDC"/>
    <w:rsid w:val="00016468"/>
    <w:rsid w:val="0001717A"/>
    <w:rsid w:val="00017329"/>
    <w:rsid w:val="000177B7"/>
    <w:rsid w:val="000177F0"/>
    <w:rsid w:val="00017BE2"/>
    <w:rsid w:val="00020248"/>
    <w:rsid w:val="000209E1"/>
    <w:rsid w:val="00020FCE"/>
    <w:rsid w:val="0002231F"/>
    <w:rsid w:val="000230D2"/>
    <w:rsid w:val="00023252"/>
    <w:rsid w:val="000254F2"/>
    <w:rsid w:val="00025921"/>
    <w:rsid w:val="00025D58"/>
    <w:rsid w:val="00026C2C"/>
    <w:rsid w:val="00027460"/>
    <w:rsid w:val="00031473"/>
    <w:rsid w:val="00031E5E"/>
    <w:rsid w:val="00031FAF"/>
    <w:rsid w:val="00032BA1"/>
    <w:rsid w:val="0003308E"/>
    <w:rsid w:val="0003320B"/>
    <w:rsid w:val="0003327B"/>
    <w:rsid w:val="00035220"/>
    <w:rsid w:val="00035919"/>
    <w:rsid w:val="0003630E"/>
    <w:rsid w:val="0003718F"/>
    <w:rsid w:val="00037459"/>
    <w:rsid w:val="00037A96"/>
    <w:rsid w:val="000402EB"/>
    <w:rsid w:val="000405CB"/>
    <w:rsid w:val="00041810"/>
    <w:rsid w:val="00041F26"/>
    <w:rsid w:val="00042628"/>
    <w:rsid w:val="00042BBA"/>
    <w:rsid w:val="00043CC5"/>
    <w:rsid w:val="00043F9A"/>
    <w:rsid w:val="00045001"/>
    <w:rsid w:val="00045130"/>
    <w:rsid w:val="000451D4"/>
    <w:rsid w:val="000452AF"/>
    <w:rsid w:val="000459E9"/>
    <w:rsid w:val="00045D05"/>
    <w:rsid w:val="00046A5B"/>
    <w:rsid w:val="00046E18"/>
    <w:rsid w:val="00047AA0"/>
    <w:rsid w:val="0005027E"/>
    <w:rsid w:val="00050664"/>
    <w:rsid w:val="0005136B"/>
    <w:rsid w:val="00051579"/>
    <w:rsid w:val="00053704"/>
    <w:rsid w:val="00055AF9"/>
    <w:rsid w:val="0005666D"/>
    <w:rsid w:val="00056A4D"/>
    <w:rsid w:val="00057DE8"/>
    <w:rsid w:val="00057E92"/>
    <w:rsid w:val="00060F64"/>
    <w:rsid w:val="00062DD9"/>
    <w:rsid w:val="00063D55"/>
    <w:rsid w:val="0006456A"/>
    <w:rsid w:val="00064BCA"/>
    <w:rsid w:val="0006518F"/>
    <w:rsid w:val="00065565"/>
    <w:rsid w:val="00065AB2"/>
    <w:rsid w:val="00066C81"/>
    <w:rsid w:val="000674BA"/>
    <w:rsid w:val="000677C5"/>
    <w:rsid w:val="0007140C"/>
    <w:rsid w:val="00072989"/>
    <w:rsid w:val="000729A4"/>
    <w:rsid w:val="00072B06"/>
    <w:rsid w:val="00073244"/>
    <w:rsid w:val="00073C9B"/>
    <w:rsid w:val="000756A4"/>
    <w:rsid w:val="000758F3"/>
    <w:rsid w:val="00075A7C"/>
    <w:rsid w:val="00076887"/>
    <w:rsid w:val="00076ABB"/>
    <w:rsid w:val="00077AB8"/>
    <w:rsid w:val="00080E07"/>
    <w:rsid w:val="00081B66"/>
    <w:rsid w:val="00083228"/>
    <w:rsid w:val="00083DAC"/>
    <w:rsid w:val="00084006"/>
    <w:rsid w:val="00085480"/>
    <w:rsid w:val="000857A0"/>
    <w:rsid w:val="0008684C"/>
    <w:rsid w:val="00087623"/>
    <w:rsid w:val="00087749"/>
    <w:rsid w:val="00087AF0"/>
    <w:rsid w:val="00090163"/>
    <w:rsid w:val="00090595"/>
    <w:rsid w:val="00090953"/>
    <w:rsid w:val="000912F2"/>
    <w:rsid w:val="00091EE4"/>
    <w:rsid w:val="000924BA"/>
    <w:rsid w:val="00093302"/>
    <w:rsid w:val="000934C9"/>
    <w:rsid w:val="00093668"/>
    <w:rsid w:val="00093D01"/>
    <w:rsid w:val="000942A5"/>
    <w:rsid w:val="00094D68"/>
    <w:rsid w:val="000960C4"/>
    <w:rsid w:val="00096645"/>
    <w:rsid w:val="00096F0B"/>
    <w:rsid w:val="000A06F9"/>
    <w:rsid w:val="000A08B8"/>
    <w:rsid w:val="000A0E47"/>
    <w:rsid w:val="000A2BC1"/>
    <w:rsid w:val="000A2DF9"/>
    <w:rsid w:val="000A361F"/>
    <w:rsid w:val="000A4BCD"/>
    <w:rsid w:val="000A5169"/>
    <w:rsid w:val="000A551B"/>
    <w:rsid w:val="000A6B3A"/>
    <w:rsid w:val="000A7A17"/>
    <w:rsid w:val="000B26AA"/>
    <w:rsid w:val="000B2A91"/>
    <w:rsid w:val="000B3AF6"/>
    <w:rsid w:val="000B4595"/>
    <w:rsid w:val="000B45CF"/>
    <w:rsid w:val="000B47D3"/>
    <w:rsid w:val="000B50CC"/>
    <w:rsid w:val="000B512C"/>
    <w:rsid w:val="000B5342"/>
    <w:rsid w:val="000B547A"/>
    <w:rsid w:val="000B643F"/>
    <w:rsid w:val="000B708D"/>
    <w:rsid w:val="000B737C"/>
    <w:rsid w:val="000B73EF"/>
    <w:rsid w:val="000B7EBD"/>
    <w:rsid w:val="000B7ED1"/>
    <w:rsid w:val="000C0569"/>
    <w:rsid w:val="000C05EA"/>
    <w:rsid w:val="000C13C5"/>
    <w:rsid w:val="000C1CE7"/>
    <w:rsid w:val="000C3A91"/>
    <w:rsid w:val="000C3B8A"/>
    <w:rsid w:val="000C3E99"/>
    <w:rsid w:val="000C3EA1"/>
    <w:rsid w:val="000C575D"/>
    <w:rsid w:val="000C59D2"/>
    <w:rsid w:val="000C6643"/>
    <w:rsid w:val="000C6E33"/>
    <w:rsid w:val="000C7776"/>
    <w:rsid w:val="000D05D0"/>
    <w:rsid w:val="000D16C2"/>
    <w:rsid w:val="000D2795"/>
    <w:rsid w:val="000D2BC5"/>
    <w:rsid w:val="000D2D76"/>
    <w:rsid w:val="000D3BD4"/>
    <w:rsid w:val="000D415B"/>
    <w:rsid w:val="000D421C"/>
    <w:rsid w:val="000D4611"/>
    <w:rsid w:val="000D4B35"/>
    <w:rsid w:val="000D5CC7"/>
    <w:rsid w:val="000D6075"/>
    <w:rsid w:val="000D6278"/>
    <w:rsid w:val="000E09DC"/>
    <w:rsid w:val="000E131C"/>
    <w:rsid w:val="000E1727"/>
    <w:rsid w:val="000E2077"/>
    <w:rsid w:val="000E3137"/>
    <w:rsid w:val="000E4764"/>
    <w:rsid w:val="000E57D4"/>
    <w:rsid w:val="000E6517"/>
    <w:rsid w:val="000E7300"/>
    <w:rsid w:val="000F050F"/>
    <w:rsid w:val="000F0DCD"/>
    <w:rsid w:val="000F1515"/>
    <w:rsid w:val="000F23C4"/>
    <w:rsid w:val="000F2A4B"/>
    <w:rsid w:val="000F3386"/>
    <w:rsid w:val="000F3478"/>
    <w:rsid w:val="000F5106"/>
    <w:rsid w:val="000F5231"/>
    <w:rsid w:val="000F5DBC"/>
    <w:rsid w:val="000F6FF4"/>
    <w:rsid w:val="000F7038"/>
    <w:rsid w:val="000F703E"/>
    <w:rsid w:val="000F7D77"/>
    <w:rsid w:val="000F7EDC"/>
    <w:rsid w:val="0010002B"/>
    <w:rsid w:val="001002D0"/>
    <w:rsid w:val="00100559"/>
    <w:rsid w:val="00100B4D"/>
    <w:rsid w:val="00100D2B"/>
    <w:rsid w:val="00101DDE"/>
    <w:rsid w:val="00101E98"/>
    <w:rsid w:val="00102902"/>
    <w:rsid w:val="001031B0"/>
    <w:rsid w:val="0010366A"/>
    <w:rsid w:val="001045B2"/>
    <w:rsid w:val="001045B8"/>
    <w:rsid w:val="00104A43"/>
    <w:rsid w:val="00105ACA"/>
    <w:rsid w:val="00110689"/>
    <w:rsid w:val="001118C0"/>
    <w:rsid w:val="00111AA3"/>
    <w:rsid w:val="00113133"/>
    <w:rsid w:val="001141D4"/>
    <w:rsid w:val="0011694A"/>
    <w:rsid w:val="00116970"/>
    <w:rsid w:val="00116AB5"/>
    <w:rsid w:val="00116C9A"/>
    <w:rsid w:val="0011750E"/>
    <w:rsid w:val="00120109"/>
    <w:rsid w:val="00120367"/>
    <w:rsid w:val="00120506"/>
    <w:rsid w:val="0012060C"/>
    <w:rsid w:val="0012116B"/>
    <w:rsid w:val="00121806"/>
    <w:rsid w:val="00121DBF"/>
    <w:rsid w:val="00122033"/>
    <w:rsid w:val="00122502"/>
    <w:rsid w:val="00122710"/>
    <w:rsid w:val="00123194"/>
    <w:rsid w:val="0012327D"/>
    <w:rsid w:val="001256B0"/>
    <w:rsid w:val="0012591A"/>
    <w:rsid w:val="00126904"/>
    <w:rsid w:val="00127702"/>
    <w:rsid w:val="0013179A"/>
    <w:rsid w:val="001326C8"/>
    <w:rsid w:val="00133A72"/>
    <w:rsid w:val="00135090"/>
    <w:rsid w:val="0013680B"/>
    <w:rsid w:val="0013719D"/>
    <w:rsid w:val="0013791A"/>
    <w:rsid w:val="00137EBF"/>
    <w:rsid w:val="001400A2"/>
    <w:rsid w:val="00140515"/>
    <w:rsid w:val="001408F6"/>
    <w:rsid w:val="00141537"/>
    <w:rsid w:val="00141D36"/>
    <w:rsid w:val="001423FA"/>
    <w:rsid w:val="0014281A"/>
    <w:rsid w:val="00142A11"/>
    <w:rsid w:val="00143252"/>
    <w:rsid w:val="001436B6"/>
    <w:rsid w:val="0014370E"/>
    <w:rsid w:val="00145394"/>
    <w:rsid w:val="0014655D"/>
    <w:rsid w:val="00147657"/>
    <w:rsid w:val="00147849"/>
    <w:rsid w:val="00147873"/>
    <w:rsid w:val="00151091"/>
    <w:rsid w:val="00152903"/>
    <w:rsid w:val="00152B87"/>
    <w:rsid w:val="00152FB3"/>
    <w:rsid w:val="00152FD3"/>
    <w:rsid w:val="001532C6"/>
    <w:rsid w:val="00153C7E"/>
    <w:rsid w:val="001547B1"/>
    <w:rsid w:val="001553A6"/>
    <w:rsid w:val="00155F82"/>
    <w:rsid w:val="00157946"/>
    <w:rsid w:val="00157C45"/>
    <w:rsid w:val="001617E6"/>
    <w:rsid w:val="001619B7"/>
    <w:rsid w:val="001650FB"/>
    <w:rsid w:val="00166128"/>
    <w:rsid w:val="00166580"/>
    <w:rsid w:val="001668FA"/>
    <w:rsid w:val="001669F4"/>
    <w:rsid w:val="0016720A"/>
    <w:rsid w:val="0016762A"/>
    <w:rsid w:val="0016768A"/>
    <w:rsid w:val="001708CA"/>
    <w:rsid w:val="001709AD"/>
    <w:rsid w:val="00170B54"/>
    <w:rsid w:val="00171187"/>
    <w:rsid w:val="0017342D"/>
    <w:rsid w:val="00173C62"/>
    <w:rsid w:val="001740BC"/>
    <w:rsid w:val="00174824"/>
    <w:rsid w:val="00174F03"/>
    <w:rsid w:val="0017549A"/>
    <w:rsid w:val="00175771"/>
    <w:rsid w:val="0017627E"/>
    <w:rsid w:val="00180619"/>
    <w:rsid w:val="0018079D"/>
    <w:rsid w:val="00180C45"/>
    <w:rsid w:val="001812D6"/>
    <w:rsid w:val="00181805"/>
    <w:rsid w:val="001822BA"/>
    <w:rsid w:val="00182404"/>
    <w:rsid w:val="00184E8D"/>
    <w:rsid w:val="00185184"/>
    <w:rsid w:val="00186B0A"/>
    <w:rsid w:val="001906D9"/>
    <w:rsid w:val="00190F19"/>
    <w:rsid w:val="00191E78"/>
    <w:rsid w:val="001930E5"/>
    <w:rsid w:val="00193CD2"/>
    <w:rsid w:val="0019401C"/>
    <w:rsid w:val="00194B5E"/>
    <w:rsid w:val="00194D80"/>
    <w:rsid w:val="00195F96"/>
    <w:rsid w:val="0019653B"/>
    <w:rsid w:val="0019664B"/>
    <w:rsid w:val="00197866"/>
    <w:rsid w:val="00197939"/>
    <w:rsid w:val="00197FB7"/>
    <w:rsid w:val="001A0460"/>
    <w:rsid w:val="001A06D0"/>
    <w:rsid w:val="001A139E"/>
    <w:rsid w:val="001A19EE"/>
    <w:rsid w:val="001A29D7"/>
    <w:rsid w:val="001A3045"/>
    <w:rsid w:val="001A304F"/>
    <w:rsid w:val="001A3525"/>
    <w:rsid w:val="001A3766"/>
    <w:rsid w:val="001A473C"/>
    <w:rsid w:val="001A5082"/>
    <w:rsid w:val="001A555A"/>
    <w:rsid w:val="001A5844"/>
    <w:rsid w:val="001A61B1"/>
    <w:rsid w:val="001A62DF"/>
    <w:rsid w:val="001A6BAA"/>
    <w:rsid w:val="001A731A"/>
    <w:rsid w:val="001A7EF6"/>
    <w:rsid w:val="001B0C78"/>
    <w:rsid w:val="001B1131"/>
    <w:rsid w:val="001B1556"/>
    <w:rsid w:val="001B193E"/>
    <w:rsid w:val="001B1961"/>
    <w:rsid w:val="001B23C4"/>
    <w:rsid w:val="001B3985"/>
    <w:rsid w:val="001B39BF"/>
    <w:rsid w:val="001B555E"/>
    <w:rsid w:val="001B5C4C"/>
    <w:rsid w:val="001B61FD"/>
    <w:rsid w:val="001B6825"/>
    <w:rsid w:val="001B6B37"/>
    <w:rsid w:val="001B6BF9"/>
    <w:rsid w:val="001C034F"/>
    <w:rsid w:val="001C15EF"/>
    <w:rsid w:val="001C1A98"/>
    <w:rsid w:val="001C1DE0"/>
    <w:rsid w:val="001C1FB5"/>
    <w:rsid w:val="001C2C7E"/>
    <w:rsid w:val="001C2E60"/>
    <w:rsid w:val="001C32E4"/>
    <w:rsid w:val="001C5CCE"/>
    <w:rsid w:val="001C5D35"/>
    <w:rsid w:val="001C5D42"/>
    <w:rsid w:val="001C67B5"/>
    <w:rsid w:val="001C7879"/>
    <w:rsid w:val="001C7AE0"/>
    <w:rsid w:val="001C7F54"/>
    <w:rsid w:val="001D1A6B"/>
    <w:rsid w:val="001D2F58"/>
    <w:rsid w:val="001D3A69"/>
    <w:rsid w:val="001D4971"/>
    <w:rsid w:val="001D51BC"/>
    <w:rsid w:val="001D72D6"/>
    <w:rsid w:val="001D737D"/>
    <w:rsid w:val="001D769C"/>
    <w:rsid w:val="001D789B"/>
    <w:rsid w:val="001E09C7"/>
    <w:rsid w:val="001E0C8E"/>
    <w:rsid w:val="001E1116"/>
    <w:rsid w:val="001E111D"/>
    <w:rsid w:val="001E16A0"/>
    <w:rsid w:val="001E1A47"/>
    <w:rsid w:val="001E1D16"/>
    <w:rsid w:val="001E2430"/>
    <w:rsid w:val="001E2E39"/>
    <w:rsid w:val="001E3D45"/>
    <w:rsid w:val="001E4508"/>
    <w:rsid w:val="001E4E07"/>
    <w:rsid w:val="001E5557"/>
    <w:rsid w:val="001E61E8"/>
    <w:rsid w:val="001E6926"/>
    <w:rsid w:val="001E69E8"/>
    <w:rsid w:val="001E6BEA"/>
    <w:rsid w:val="001E7605"/>
    <w:rsid w:val="001E7BFF"/>
    <w:rsid w:val="001E7F5E"/>
    <w:rsid w:val="001F120A"/>
    <w:rsid w:val="001F15C3"/>
    <w:rsid w:val="001F1EEC"/>
    <w:rsid w:val="001F2778"/>
    <w:rsid w:val="001F38A2"/>
    <w:rsid w:val="001F4D9E"/>
    <w:rsid w:val="001F62E6"/>
    <w:rsid w:val="001F698E"/>
    <w:rsid w:val="001F7438"/>
    <w:rsid w:val="001F7669"/>
    <w:rsid w:val="002003FA"/>
    <w:rsid w:val="0020084A"/>
    <w:rsid w:val="00201582"/>
    <w:rsid w:val="00201D09"/>
    <w:rsid w:val="0020330A"/>
    <w:rsid w:val="002037B4"/>
    <w:rsid w:val="0020385F"/>
    <w:rsid w:val="00204423"/>
    <w:rsid w:val="00204F10"/>
    <w:rsid w:val="00205861"/>
    <w:rsid w:val="00205C2C"/>
    <w:rsid w:val="00207354"/>
    <w:rsid w:val="00211208"/>
    <w:rsid w:val="002112A1"/>
    <w:rsid w:val="002133E8"/>
    <w:rsid w:val="00213B51"/>
    <w:rsid w:val="00213EB8"/>
    <w:rsid w:val="002141DE"/>
    <w:rsid w:val="00214E8D"/>
    <w:rsid w:val="0021532A"/>
    <w:rsid w:val="0022041E"/>
    <w:rsid w:val="0022086E"/>
    <w:rsid w:val="00220E39"/>
    <w:rsid w:val="00221F50"/>
    <w:rsid w:val="00222001"/>
    <w:rsid w:val="002222D1"/>
    <w:rsid w:val="00222CDE"/>
    <w:rsid w:val="0022349E"/>
    <w:rsid w:val="0022424A"/>
    <w:rsid w:val="00224B25"/>
    <w:rsid w:val="00225E42"/>
    <w:rsid w:val="00226177"/>
    <w:rsid w:val="00226A02"/>
    <w:rsid w:val="00226A26"/>
    <w:rsid w:val="00227CC5"/>
    <w:rsid w:val="00230317"/>
    <w:rsid w:val="0023074C"/>
    <w:rsid w:val="00231584"/>
    <w:rsid w:val="002318E8"/>
    <w:rsid w:val="00232406"/>
    <w:rsid w:val="0023300B"/>
    <w:rsid w:val="002336F9"/>
    <w:rsid w:val="00235B2D"/>
    <w:rsid w:val="002362DF"/>
    <w:rsid w:val="002366F8"/>
    <w:rsid w:val="00236EC8"/>
    <w:rsid w:val="0024057D"/>
    <w:rsid w:val="002405FC"/>
    <w:rsid w:val="00240D08"/>
    <w:rsid w:val="0024160A"/>
    <w:rsid w:val="00242945"/>
    <w:rsid w:val="00242B9B"/>
    <w:rsid w:val="00243616"/>
    <w:rsid w:val="002442CF"/>
    <w:rsid w:val="0024460E"/>
    <w:rsid w:val="00244E15"/>
    <w:rsid w:val="002454F5"/>
    <w:rsid w:val="00246FB7"/>
    <w:rsid w:val="00247A02"/>
    <w:rsid w:val="00247C7F"/>
    <w:rsid w:val="00247E1B"/>
    <w:rsid w:val="0025192B"/>
    <w:rsid w:val="00252EE2"/>
    <w:rsid w:val="00253666"/>
    <w:rsid w:val="00254B5E"/>
    <w:rsid w:val="00254C87"/>
    <w:rsid w:val="00255F67"/>
    <w:rsid w:val="0025665E"/>
    <w:rsid w:val="00257094"/>
    <w:rsid w:val="00260E1E"/>
    <w:rsid w:val="00260EC6"/>
    <w:rsid w:val="00261917"/>
    <w:rsid w:val="0026254C"/>
    <w:rsid w:val="00262EB6"/>
    <w:rsid w:val="00264104"/>
    <w:rsid w:val="0026536F"/>
    <w:rsid w:val="002660F1"/>
    <w:rsid w:val="0026719F"/>
    <w:rsid w:val="00267AA1"/>
    <w:rsid w:val="00271D5A"/>
    <w:rsid w:val="0027326E"/>
    <w:rsid w:val="002756E7"/>
    <w:rsid w:val="00275CF1"/>
    <w:rsid w:val="0027791A"/>
    <w:rsid w:val="00280638"/>
    <w:rsid w:val="00282550"/>
    <w:rsid w:val="002834A6"/>
    <w:rsid w:val="002838CD"/>
    <w:rsid w:val="0028499A"/>
    <w:rsid w:val="00284E99"/>
    <w:rsid w:val="0028539A"/>
    <w:rsid w:val="0028680B"/>
    <w:rsid w:val="00286F21"/>
    <w:rsid w:val="00290427"/>
    <w:rsid w:val="00291720"/>
    <w:rsid w:val="00292045"/>
    <w:rsid w:val="002925C7"/>
    <w:rsid w:val="00294761"/>
    <w:rsid w:val="0029614D"/>
    <w:rsid w:val="00296CC6"/>
    <w:rsid w:val="00296DA0"/>
    <w:rsid w:val="00296DA5"/>
    <w:rsid w:val="00296ED8"/>
    <w:rsid w:val="002978D6"/>
    <w:rsid w:val="002979C4"/>
    <w:rsid w:val="002A01C3"/>
    <w:rsid w:val="002A1238"/>
    <w:rsid w:val="002A2926"/>
    <w:rsid w:val="002A2D45"/>
    <w:rsid w:val="002A3050"/>
    <w:rsid w:val="002A3A4B"/>
    <w:rsid w:val="002A42B3"/>
    <w:rsid w:val="002A4336"/>
    <w:rsid w:val="002A4D55"/>
    <w:rsid w:val="002A53CB"/>
    <w:rsid w:val="002A5A35"/>
    <w:rsid w:val="002A5C48"/>
    <w:rsid w:val="002A6264"/>
    <w:rsid w:val="002A6F1F"/>
    <w:rsid w:val="002A722A"/>
    <w:rsid w:val="002A7515"/>
    <w:rsid w:val="002A7E49"/>
    <w:rsid w:val="002B093D"/>
    <w:rsid w:val="002B0C59"/>
    <w:rsid w:val="002B1362"/>
    <w:rsid w:val="002B2377"/>
    <w:rsid w:val="002B2965"/>
    <w:rsid w:val="002B32BB"/>
    <w:rsid w:val="002B3A7F"/>
    <w:rsid w:val="002B4011"/>
    <w:rsid w:val="002B4A2C"/>
    <w:rsid w:val="002B4CB2"/>
    <w:rsid w:val="002B4F46"/>
    <w:rsid w:val="002B5D24"/>
    <w:rsid w:val="002B629E"/>
    <w:rsid w:val="002B7727"/>
    <w:rsid w:val="002C0065"/>
    <w:rsid w:val="002C07FE"/>
    <w:rsid w:val="002C107C"/>
    <w:rsid w:val="002C127F"/>
    <w:rsid w:val="002C1911"/>
    <w:rsid w:val="002C246F"/>
    <w:rsid w:val="002C24B2"/>
    <w:rsid w:val="002C257D"/>
    <w:rsid w:val="002C3B83"/>
    <w:rsid w:val="002C4210"/>
    <w:rsid w:val="002C439B"/>
    <w:rsid w:val="002C56B0"/>
    <w:rsid w:val="002C58A9"/>
    <w:rsid w:val="002C70EB"/>
    <w:rsid w:val="002D108D"/>
    <w:rsid w:val="002D112C"/>
    <w:rsid w:val="002D40EC"/>
    <w:rsid w:val="002D50FE"/>
    <w:rsid w:val="002D5645"/>
    <w:rsid w:val="002D6A1F"/>
    <w:rsid w:val="002D701B"/>
    <w:rsid w:val="002D726E"/>
    <w:rsid w:val="002E074E"/>
    <w:rsid w:val="002E0A7B"/>
    <w:rsid w:val="002E0C1A"/>
    <w:rsid w:val="002E11B2"/>
    <w:rsid w:val="002E18EB"/>
    <w:rsid w:val="002E4196"/>
    <w:rsid w:val="002E584D"/>
    <w:rsid w:val="002E6150"/>
    <w:rsid w:val="002E6209"/>
    <w:rsid w:val="002E63FD"/>
    <w:rsid w:val="002E7317"/>
    <w:rsid w:val="002E75E7"/>
    <w:rsid w:val="002E7D2F"/>
    <w:rsid w:val="002F1522"/>
    <w:rsid w:val="002F2042"/>
    <w:rsid w:val="002F2A65"/>
    <w:rsid w:val="002F32E7"/>
    <w:rsid w:val="002F4425"/>
    <w:rsid w:val="002F5755"/>
    <w:rsid w:val="002F6E12"/>
    <w:rsid w:val="002F7086"/>
    <w:rsid w:val="002F734F"/>
    <w:rsid w:val="002F7A58"/>
    <w:rsid w:val="003004B2"/>
    <w:rsid w:val="00300E8F"/>
    <w:rsid w:val="00300FDA"/>
    <w:rsid w:val="00301474"/>
    <w:rsid w:val="003026DE"/>
    <w:rsid w:val="003028CE"/>
    <w:rsid w:val="003032F1"/>
    <w:rsid w:val="00304359"/>
    <w:rsid w:val="00304D58"/>
    <w:rsid w:val="003059EF"/>
    <w:rsid w:val="00306EB5"/>
    <w:rsid w:val="0030703B"/>
    <w:rsid w:val="00310161"/>
    <w:rsid w:val="003109F1"/>
    <w:rsid w:val="00310A62"/>
    <w:rsid w:val="003113FB"/>
    <w:rsid w:val="00311D37"/>
    <w:rsid w:val="00313DD0"/>
    <w:rsid w:val="00315F5F"/>
    <w:rsid w:val="00316E55"/>
    <w:rsid w:val="003170E1"/>
    <w:rsid w:val="003178AB"/>
    <w:rsid w:val="00320D62"/>
    <w:rsid w:val="00320DFF"/>
    <w:rsid w:val="0032188E"/>
    <w:rsid w:val="0032264B"/>
    <w:rsid w:val="00322DF7"/>
    <w:rsid w:val="0032394C"/>
    <w:rsid w:val="00323A70"/>
    <w:rsid w:val="00323C11"/>
    <w:rsid w:val="00323CEA"/>
    <w:rsid w:val="00323E48"/>
    <w:rsid w:val="003264C1"/>
    <w:rsid w:val="0032677B"/>
    <w:rsid w:val="00326A36"/>
    <w:rsid w:val="00326D2F"/>
    <w:rsid w:val="00326EEA"/>
    <w:rsid w:val="00327EC6"/>
    <w:rsid w:val="00330726"/>
    <w:rsid w:val="00330E1B"/>
    <w:rsid w:val="00331A87"/>
    <w:rsid w:val="00332D54"/>
    <w:rsid w:val="00333578"/>
    <w:rsid w:val="00334442"/>
    <w:rsid w:val="00336AAE"/>
    <w:rsid w:val="00337535"/>
    <w:rsid w:val="00340A39"/>
    <w:rsid w:val="00341EFC"/>
    <w:rsid w:val="003427F2"/>
    <w:rsid w:val="0034417C"/>
    <w:rsid w:val="003446C8"/>
    <w:rsid w:val="00345614"/>
    <w:rsid w:val="003457A2"/>
    <w:rsid w:val="003459B7"/>
    <w:rsid w:val="00346984"/>
    <w:rsid w:val="00347E3E"/>
    <w:rsid w:val="003503AE"/>
    <w:rsid w:val="00350C7A"/>
    <w:rsid w:val="00351768"/>
    <w:rsid w:val="00352C01"/>
    <w:rsid w:val="00353292"/>
    <w:rsid w:val="00354169"/>
    <w:rsid w:val="00354256"/>
    <w:rsid w:val="003551C9"/>
    <w:rsid w:val="00355E98"/>
    <w:rsid w:val="00356963"/>
    <w:rsid w:val="0035798F"/>
    <w:rsid w:val="00357E6F"/>
    <w:rsid w:val="00357F67"/>
    <w:rsid w:val="00360212"/>
    <w:rsid w:val="003606BB"/>
    <w:rsid w:val="00361452"/>
    <w:rsid w:val="00361B24"/>
    <w:rsid w:val="00361CE7"/>
    <w:rsid w:val="003620FC"/>
    <w:rsid w:val="003627CE"/>
    <w:rsid w:val="00362C93"/>
    <w:rsid w:val="0036372F"/>
    <w:rsid w:val="00364A0C"/>
    <w:rsid w:val="00364C98"/>
    <w:rsid w:val="00366053"/>
    <w:rsid w:val="003662B9"/>
    <w:rsid w:val="0036646F"/>
    <w:rsid w:val="0036671B"/>
    <w:rsid w:val="003675A1"/>
    <w:rsid w:val="00367BED"/>
    <w:rsid w:val="00370E88"/>
    <w:rsid w:val="00371C98"/>
    <w:rsid w:val="00371D89"/>
    <w:rsid w:val="0037249D"/>
    <w:rsid w:val="00373BB5"/>
    <w:rsid w:val="00375502"/>
    <w:rsid w:val="003756AA"/>
    <w:rsid w:val="00375774"/>
    <w:rsid w:val="00381748"/>
    <w:rsid w:val="003828C3"/>
    <w:rsid w:val="00382EA8"/>
    <w:rsid w:val="00382F2E"/>
    <w:rsid w:val="003836C0"/>
    <w:rsid w:val="003836DF"/>
    <w:rsid w:val="00384126"/>
    <w:rsid w:val="00384154"/>
    <w:rsid w:val="0038430B"/>
    <w:rsid w:val="00385242"/>
    <w:rsid w:val="003859A3"/>
    <w:rsid w:val="00385CAA"/>
    <w:rsid w:val="00386058"/>
    <w:rsid w:val="00386F77"/>
    <w:rsid w:val="003870C7"/>
    <w:rsid w:val="003871C1"/>
    <w:rsid w:val="00387CDE"/>
    <w:rsid w:val="003905B5"/>
    <w:rsid w:val="0039212D"/>
    <w:rsid w:val="0039353C"/>
    <w:rsid w:val="003968D8"/>
    <w:rsid w:val="00396E08"/>
    <w:rsid w:val="00397183"/>
    <w:rsid w:val="003A0865"/>
    <w:rsid w:val="003A16B4"/>
    <w:rsid w:val="003A2D10"/>
    <w:rsid w:val="003A2D52"/>
    <w:rsid w:val="003A506A"/>
    <w:rsid w:val="003A5507"/>
    <w:rsid w:val="003A5B11"/>
    <w:rsid w:val="003A6316"/>
    <w:rsid w:val="003A7325"/>
    <w:rsid w:val="003A7612"/>
    <w:rsid w:val="003B1325"/>
    <w:rsid w:val="003B46CC"/>
    <w:rsid w:val="003B4929"/>
    <w:rsid w:val="003B533F"/>
    <w:rsid w:val="003B592F"/>
    <w:rsid w:val="003B7007"/>
    <w:rsid w:val="003B71CE"/>
    <w:rsid w:val="003C0349"/>
    <w:rsid w:val="003C1054"/>
    <w:rsid w:val="003C1BE4"/>
    <w:rsid w:val="003C22BC"/>
    <w:rsid w:val="003C25B2"/>
    <w:rsid w:val="003C404E"/>
    <w:rsid w:val="003C6298"/>
    <w:rsid w:val="003C6CDA"/>
    <w:rsid w:val="003C7BEB"/>
    <w:rsid w:val="003D0239"/>
    <w:rsid w:val="003D0857"/>
    <w:rsid w:val="003D0F60"/>
    <w:rsid w:val="003D0FE1"/>
    <w:rsid w:val="003D10B2"/>
    <w:rsid w:val="003D2F5C"/>
    <w:rsid w:val="003D3D98"/>
    <w:rsid w:val="003D42CF"/>
    <w:rsid w:val="003D4522"/>
    <w:rsid w:val="003D53BA"/>
    <w:rsid w:val="003E0EB2"/>
    <w:rsid w:val="003E0F6E"/>
    <w:rsid w:val="003E1C3D"/>
    <w:rsid w:val="003E2250"/>
    <w:rsid w:val="003E3601"/>
    <w:rsid w:val="003E3977"/>
    <w:rsid w:val="003E3B84"/>
    <w:rsid w:val="003E4279"/>
    <w:rsid w:val="003E4E6C"/>
    <w:rsid w:val="003E5575"/>
    <w:rsid w:val="003E61C2"/>
    <w:rsid w:val="003E7044"/>
    <w:rsid w:val="003E7259"/>
    <w:rsid w:val="003E7DFD"/>
    <w:rsid w:val="003F073F"/>
    <w:rsid w:val="003F1134"/>
    <w:rsid w:val="003F12DD"/>
    <w:rsid w:val="003F13E0"/>
    <w:rsid w:val="003F1B56"/>
    <w:rsid w:val="003F1FC3"/>
    <w:rsid w:val="003F2CC2"/>
    <w:rsid w:val="003F2D5C"/>
    <w:rsid w:val="003F39DB"/>
    <w:rsid w:val="003F44D4"/>
    <w:rsid w:val="003F4D39"/>
    <w:rsid w:val="003F542D"/>
    <w:rsid w:val="003F7427"/>
    <w:rsid w:val="0040210F"/>
    <w:rsid w:val="004027F7"/>
    <w:rsid w:val="004028A7"/>
    <w:rsid w:val="004044E4"/>
    <w:rsid w:val="00404CFD"/>
    <w:rsid w:val="004053A4"/>
    <w:rsid w:val="00405FCD"/>
    <w:rsid w:val="00407F37"/>
    <w:rsid w:val="0041014D"/>
    <w:rsid w:val="00410517"/>
    <w:rsid w:val="00410BE0"/>
    <w:rsid w:val="00410D8F"/>
    <w:rsid w:val="00410E2F"/>
    <w:rsid w:val="00412CB6"/>
    <w:rsid w:val="00413608"/>
    <w:rsid w:val="004139FF"/>
    <w:rsid w:val="00413C27"/>
    <w:rsid w:val="004150FF"/>
    <w:rsid w:val="0041551D"/>
    <w:rsid w:val="004156C5"/>
    <w:rsid w:val="00416083"/>
    <w:rsid w:val="00417434"/>
    <w:rsid w:val="004175C6"/>
    <w:rsid w:val="00417E5A"/>
    <w:rsid w:val="0042074F"/>
    <w:rsid w:val="004210AE"/>
    <w:rsid w:val="004212E9"/>
    <w:rsid w:val="00422023"/>
    <w:rsid w:val="0042377E"/>
    <w:rsid w:val="00423C72"/>
    <w:rsid w:val="00424683"/>
    <w:rsid w:val="0042580F"/>
    <w:rsid w:val="00425810"/>
    <w:rsid w:val="00425B02"/>
    <w:rsid w:val="0042645E"/>
    <w:rsid w:val="004264F6"/>
    <w:rsid w:val="00426A80"/>
    <w:rsid w:val="00427A2F"/>
    <w:rsid w:val="00430D56"/>
    <w:rsid w:val="00431EDC"/>
    <w:rsid w:val="004320DF"/>
    <w:rsid w:val="00432162"/>
    <w:rsid w:val="0043280B"/>
    <w:rsid w:val="00432D64"/>
    <w:rsid w:val="00433051"/>
    <w:rsid w:val="00434690"/>
    <w:rsid w:val="00434FA1"/>
    <w:rsid w:val="00435094"/>
    <w:rsid w:val="00435146"/>
    <w:rsid w:val="00437C0F"/>
    <w:rsid w:val="00441140"/>
    <w:rsid w:val="00441AE9"/>
    <w:rsid w:val="00442F3B"/>
    <w:rsid w:val="00443C66"/>
    <w:rsid w:val="004447A6"/>
    <w:rsid w:val="00444CC8"/>
    <w:rsid w:val="00444FC9"/>
    <w:rsid w:val="00445832"/>
    <w:rsid w:val="00445E49"/>
    <w:rsid w:val="00447DC4"/>
    <w:rsid w:val="00450172"/>
    <w:rsid w:val="00450D3B"/>
    <w:rsid w:val="00450FB7"/>
    <w:rsid w:val="004519B9"/>
    <w:rsid w:val="00451A79"/>
    <w:rsid w:val="00451EE4"/>
    <w:rsid w:val="00452034"/>
    <w:rsid w:val="004523F4"/>
    <w:rsid w:val="00452FC7"/>
    <w:rsid w:val="00454082"/>
    <w:rsid w:val="0045537F"/>
    <w:rsid w:val="0045556D"/>
    <w:rsid w:val="00455AF1"/>
    <w:rsid w:val="00455BFC"/>
    <w:rsid w:val="004562B0"/>
    <w:rsid w:val="004568FA"/>
    <w:rsid w:val="004571A2"/>
    <w:rsid w:val="00457F7D"/>
    <w:rsid w:val="00460891"/>
    <w:rsid w:val="00461095"/>
    <w:rsid w:val="00462FA9"/>
    <w:rsid w:val="0046380F"/>
    <w:rsid w:val="00463DF9"/>
    <w:rsid w:val="00464A23"/>
    <w:rsid w:val="00465992"/>
    <w:rsid w:val="0046612F"/>
    <w:rsid w:val="00467901"/>
    <w:rsid w:val="00467E24"/>
    <w:rsid w:val="00467E71"/>
    <w:rsid w:val="00470AFF"/>
    <w:rsid w:val="00470F81"/>
    <w:rsid w:val="00471052"/>
    <w:rsid w:val="00471C14"/>
    <w:rsid w:val="00472660"/>
    <w:rsid w:val="00473437"/>
    <w:rsid w:val="00473A14"/>
    <w:rsid w:val="00473A8D"/>
    <w:rsid w:val="00473CA0"/>
    <w:rsid w:val="00473FB0"/>
    <w:rsid w:val="00474C43"/>
    <w:rsid w:val="004759E4"/>
    <w:rsid w:val="00477307"/>
    <w:rsid w:val="00480C92"/>
    <w:rsid w:val="00481359"/>
    <w:rsid w:val="0048201D"/>
    <w:rsid w:val="00484116"/>
    <w:rsid w:val="00484569"/>
    <w:rsid w:val="00486114"/>
    <w:rsid w:val="00486A0E"/>
    <w:rsid w:val="00486E84"/>
    <w:rsid w:val="00490552"/>
    <w:rsid w:val="0049092A"/>
    <w:rsid w:val="00491426"/>
    <w:rsid w:val="00491E74"/>
    <w:rsid w:val="00492678"/>
    <w:rsid w:val="00492AE0"/>
    <w:rsid w:val="004934AE"/>
    <w:rsid w:val="004938CC"/>
    <w:rsid w:val="00494192"/>
    <w:rsid w:val="00495C76"/>
    <w:rsid w:val="004977AD"/>
    <w:rsid w:val="004A04D9"/>
    <w:rsid w:val="004A1984"/>
    <w:rsid w:val="004A2583"/>
    <w:rsid w:val="004A30FB"/>
    <w:rsid w:val="004A4266"/>
    <w:rsid w:val="004A446E"/>
    <w:rsid w:val="004A49C6"/>
    <w:rsid w:val="004A4DC9"/>
    <w:rsid w:val="004A5027"/>
    <w:rsid w:val="004A5CE9"/>
    <w:rsid w:val="004A6260"/>
    <w:rsid w:val="004A6A4E"/>
    <w:rsid w:val="004A71C0"/>
    <w:rsid w:val="004A7538"/>
    <w:rsid w:val="004A75F2"/>
    <w:rsid w:val="004B0219"/>
    <w:rsid w:val="004B0990"/>
    <w:rsid w:val="004B0FCC"/>
    <w:rsid w:val="004B16A4"/>
    <w:rsid w:val="004B28AB"/>
    <w:rsid w:val="004B2D87"/>
    <w:rsid w:val="004B3EB2"/>
    <w:rsid w:val="004B4201"/>
    <w:rsid w:val="004B49CF"/>
    <w:rsid w:val="004B502F"/>
    <w:rsid w:val="004B5DF9"/>
    <w:rsid w:val="004B634B"/>
    <w:rsid w:val="004B71C2"/>
    <w:rsid w:val="004B7443"/>
    <w:rsid w:val="004B758F"/>
    <w:rsid w:val="004C0331"/>
    <w:rsid w:val="004C05B5"/>
    <w:rsid w:val="004C107F"/>
    <w:rsid w:val="004C159C"/>
    <w:rsid w:val="004C1786"/>
    <w:rsid w:val="004C338B"/>
    <w:rsid w:val="004C37A9"/>
    <w:rsid w:val="004C50E4"/>
    <w:rsid w:val="004C5F28"/>
    <w:rsid w:val="004C7B8C"/>
    <w:rsid w:val="004C7E9E"/>
    <w:rsid w:val="004D00AA"/>
    <w:rsid w:val="004D117B"/>
    <w:rsid w:val="004D54B8"/>
    <w:rsid w:val="004D57B1"/>
    <w:rsid w:val="004D58ED"/>
    <w:rsid w:val="004D5CE2"/>
    <w:rsid w:val="004E0355"/>
    <w:rsid w:val="004E07ED"/>
    <w:rsid w:val="004E09B0"/>
    <w:rsid w:val="004E0CFE"/>
    <w:rsid w:val="004E12B2"/>
    <w:rsid w:val="004E1EEF"/>
    <w:rsid w:val="004E20A9"/>
    <w:rsid w:val="004E2436"/>
    <w:rsid w:val="004E29CF"/>
    <w:rsid w:val="004E302C"/>
    <w:rsid w:val="004E3AAA"/>
    <w:rsid w:val="004E5459"/>
    <w:rsid w:val="004F02F5"/>
    <w:rsid w:val="004F0902"/>
    <w:rsid w:val="004F1150"/>
    <w:rsid w:val="004F174F"/>
    <w:rsid w:val="004F2269"/>
    <w:rsid w:val="004F2FF6"/>
    <w:rsid w:val="004F365A"/>
    <w:rsid w:val="004F3814"/>
    <w:rsid w:val="004F4135"/>
    <w:rsid w:val="004F472D"/>
    <w:rsid w:val="004F56A9"/>
    <w:rsid w:val="004F5E0E"/>
    <w:rsid w:val="004F611D"/>
    <w:rsid w:val="004F75B8"/>
    <w:rsid w:val="004F7B06"/>
    <w:rsid w:val="005000F2"/>
    <w:rsid w:val="00501DA1"/>
    <w:rsid w:val="00502472"/>
    <w:rsid w:val="00502D45"/>
    <w:rsid w:val="00504005"/>
    <w:rsid w:val="005047BE"/>
    <w:rsid w:val="00506673"/>
    <w:rsid w:val="00506A24"/>
    <w:rsid w:val="0050705A"/>
    <w:rsid w:val="00510934"/>
    <w:rsid w:val="0051093A"/>
    <w:rsid w:val="005109BF"/>
    <w:rsid w:val="00510FA5"/>
    <w:rsid w:val="00511031"/>
    <w:rsid w:val="005118A4"/>
    <w:rsid w:val="00512636"/>
    <w:rsid w:val="00512CF5"/>
    <w:rsid w:val="00513547"/>
    <w:rsid w:val="005146B2"/>
    <w:rsid w:val="005150F9"/>
    <w:rsid w:val="005170FB"/>
    <w:rsid w:val="00517251"/>
    <w:rsid w:val="0052092B"/>
    <w:rsid w:val="00520A25"/>
    <w:rsid w:val="00521403"/>
    <w:rsid w:val="00521481"/>
    <w:rsid w:val="00521C26"/>
    <w:rsid w:val="00521C82"/>
    <w:rsid w:val="0052201A"/>
    <w:rsid w:val="00522B10"/>
    <w:rsid w:val="005230AD"/>
    <w:rsid w:val="0052487C"/>
    <w:rsid w:val="005265CD"/>
    <w:rsid w:val="005274E1"/>
    <w:rsid w:val="00527886"/>
    <w:rsid w:val="00530C2F"/>
    <w:rsid w:val="005319DB"/>
    <w:rsid w:val="00534C70"/>
    <w:rsid w:val="00534D0D"/>
    <w:rsid w:val="005352DA"/>
    <w:rsid w:val="00535423"/>
    <w:rsid w:val="00540A7C"/>
    <w:rsid w:val="005451DF"/>
    <w:rsid w:val="00545BF8"/>
    <w:rsid w:val="00545C88"/>
    <w:rsid w:val="00546BAC"/>
    <w:rsid w:val="00547D73"/>
    <w:rsid w:val="00551FF6"/>
    <w:rsid w:val="00552005"/>
    <w:rsid w:val="00552EF1"/>
    <w:rsid w:val="00553289"/>
    <w:rsid w:val="00554C60"/>
    <w:rsid w:val="00555C79"/>
    <w:rsid w:val="00556461"/>
    <w:rsid w:val="00557A2F"/>
    <w:rsid w:val="0056021E"/>
    <w:rsid w:val="00561C25"/>
    <w:rsid w:val="005620D1"/>
    <w:rsid w:val="00562546"/>
    <w:rsid w:val="00562E99"/>
    <w:rsid w:val="00563144"/>
    <w:rsid w:val="00564A30"/>
    <w:rsid w:val="00565458"/>
    <w:rsid w:val="00565A64"/>
    <w:rsid w:val="00567930"/>
    <w:rsid w:val="0057020E"/>
    <w:rsid w:val="005705AC"/>
    <w:rsid w:val="005710AC"/>
    <w:rsid w:val="00571367"/>
    <w:rsid w:val="00571491"/>
    <w:rsid w:val="005738D0"/>
    <w:rsid w:val="00573C88"/>
    <w:rsid w:val="00574202"/>
    <w:rsid w:val="00574369"/>
    <w:rsid w:val="00574895"/>
    <w:rsid w:val="00574F25"/>
    <w:rsid w:val="00575239"/>
    <w:rsid w:val="00575307"/>
    <w:rsid w:val="00576E1D"/>
    <w:rsid w:val="00576F19"/>
    <w:rsid w:val="005777FA"/>
    <w:rsid w:val="0058132F"/>
    <w:rsid w:val="0058172C"/>
    <w:rsid w:val="00582A08"/>
    <w:rsid w:val="005830DC"/>
    <w:rsid w:val="005845DA"/>
    <w:rsid w:val="005850D3"/>
    <w:rsid w:val="00585E76"/>
    <w:rsid w:val="005868EC"/>
    <w:rsid w:val="00587CC2"/>
    <w:rsid w:val="00590EB2"/>
    <w:rsid w:val="00592FF0"/>
    <w:rsid w:val="00593B48"/>
    <w:rsid w:val="00594AFE"/>
    <w:rsid w:val="005952AE"/>
    <w:rsid w:val="005959D1"/>
    <w:rsid w:val="00595D19"/>
    <w:rsid w:val="00596315"/>
    <w:rsid w:val="005975F3"/>
    <w:rsid w:val="005A00FF"/>
    <w:rsid w:val="005A0989"/>
    <w:rsid w:val="005A2266"/>
    <w:rsid w:val="005A3455"/>
    <w:rsid w:val="005A4000"/>
    <w:rsid w:val="005A42A0"/>
    <w:rsid w:val="005A7B9C"/>
    <w:rsid w:val="005B0949"/>
    <w:rsid w:val="005B1A13"/>
    <w:rsid w:val="005B1AF0"/>
    <w:rsid w:val="005B2262"/>
    <w:rsid w:val="005B3531"/>
    <w:rsid w:val="005B356E"/>
    <w:rsid w:val="005B38EE"/>
    <w:rsid w:val="005B3EAF"/>
    <w:rsid w:val="005B3F82"/>
    <w:rsid w:val="005B41B3"/>
    <w:rsid w:val="005B4DAA"/>
    <w:rsid w:val="005B5F10"/>
    <w:rsid w:val="005B70D6"/>
    <w:rsid w:val="005C2AC9"/>
    <w:rsid w:val="005C2E7B"/>
    <w:rsid w:val="005C3116"/>
    <w:rsid w:val="005C4BA5"/>
    <w:rsid w:val="005C5DCB"/>
    <w:rsid w:val="005C5F94"/>
    <w:rsid w:val="005C726A"/>
    <w:rsid w:val="005C7836"/>
    <w:rsid w:val="005C7A5A"/>
    <w:rsid w:val="005C7D32"/>
    <w:rsid w:val="005D01E1"/>
    <w:rsid w:val="005D0290"/>
    <w:rsid w:val="005D03EC"/>
    <w:rsid w:val="005D1BB8"/>
    <w:rsid w:val="005D20F4"/>
    <w:rsid w:val="005D3111"/>
    <w:rsid w:val="005D3278"/>
    <w:rsid w:val="005D3EAB"/>
    <w:rsid w:val="005D4421"/>
    <w:rsid w:val="005D4B4F"/>
    <w:rsid w:val="005D553E"/>
    <w:rsid w:val="005D5966"/>
    <w:rsid w:val="005E029B"/>
    <w:rsid w:val="005E16B0"/>
    <w:rsid w:val="005E195E"/>
    <w:rsid w:val="005E1AE8"/>
    <w:rsid w:val="005E2B95"/>
    <w:rsid w:val="005E30BC"/>
    <w:rsid w:val="005E39C4"/>
    <w:rsid w:val="005E3C78"/>
    <w:rsid w:val="005E3D59"/>
    <w:rsid w:val="005E3D8A"/>
    <w:rsid w:val="005E40AE"/>
    <w:rsid w:val="005E5061"/>
    <w:rsid w:val="005E578B"/>
    <w:rsid w:val="005E5974"/>
    <w:rsid w:val="005E5C81"/>
    <w:rsid w:val="005E7059"/>
    <w:rsid w:val="005E7AB1"/>
    <w:rsid w:val="005E7E59"/>
    <w:rsid w:val="005E7E60"/>
    <w:rsid w:val="005F0238"/>
    <w:rsid w:val="005F1C1D"/>
    <w:rsid w:val="005F205D"/>
    <w:rsid w:val="005F27AA"/>
    <w:rsid w:val="005F2E46"/>
    <w:rsid w:val="005F36F2"/>
    <w:rsid w:val="005F3A7A"/>
    <w:rsid w:val="005F441A"/>
    <w:rsid w:val="005F462C"/>
    <w:rsid w:val="005F4B0E"/>
    <w:rsid w:val="005F5E34"/>
    <w:rsid w:val="005F6563"/>
    <w:rsid w:val="006008A6"/>
    <w:rsid w:val="00600B17"/>
    <w:rsid w:val="006019BE"/>
    <w:rsid w:val="00602E24"/>
    <w:rsid w:val="006039EB"/>
    <w:rsid w:val="00603AA4"/>
    <w:rsid w:val="006055D9"/>
    <w:rsid w:val="00606035"/>
    <w:rsid w:val="006062B8"/>
    <w:rsid w:val="00607023"/>
    <w:rsid w:val="00607061"/>
    <w:rsid w:val="006073FE"/>
    <w:rsid w:val="00607C1E"/>
    <w:rsid w:val="00607F8F"/>
    <w:rsid w:val="00610427"/>
    <w:rsid w:val="00610479"/>
    <w:rsid w:val="006107DF"/>
    <w:rsid w:val="00612759"/>
    <w:rsid w:val="006129BE"/>
    <w:rsid w:val="00612E6A"/>
    <w:rsid w:val="00612E70"/>
    <w:rsid w:val="00613B2A"/>
    <w:rsid w:val="00613E20"/>
    <w:rsid w:val="00613E82"/>
    <w:rsid w:val="006145E2"/>
    <w:rsid w:val="00616045"/>
    <w:rsid w:val="00616643"/>
    <w:rsid w:val="006200ED"/>
    <w:rsid w:val="00621069"/>
    <w:rsid w:val="00621B15"/>
    <w:rsid w:val="006240ED"/>
    <w:rsid w:val="00625A82"/>
    <w:rsid w:val="00625F32"/>
    <w:rsid w:val="0062619E"/>
    <w:rsid w:val="006263BF"/>
    <w:rsid w:val="00626DF7"/>
    <w:rsid w:val="00627B29"/>
    <w:rsid w:val="00627E9D"/>
    <w:rsid w:val="00630FDF"/>
    <w:rsid w:val="0063106C"/>
    <w:rsid w:val="0063138C"/>
    <w:rsid w:val="00631AE5"/>
    <w:rsid w:val="00632224"/>
    <w:rsid w:val="006328DF"/>
    <w:rsid w:val="00632930"/>
    <w:rsid w:val="006337A2"/>
    <w:rsid w:val="0063392E"/>
    <w:rsid w:val="00633F8E"/>
    <w:rsid w:val="00635253"/>
    <w:rsid w:val="006359E1"/>
    <w:rsid w:val="006360F8"/>
    <w:rsid w:val="00636D59"/>
    <w:rsid w:val="00636DEA"/>
    <w:rsid w:val="0064122D"/>
    <w:rsid w:val="00641C57"/>
    <w:rsid w:val="00641FA1"/>
    <w:rsid w:val="0064223A"/>
    <w:rsid w:val="00643329"/>
    <w:rsid w:val="0064352F"/>
    <w:rsid w:val="006435F3"/>
    <w:rsid w:val="00643D81"/>
    <w:rsid w:val="00644F64"/>
    <w:rsid w:val="006450BE"/>
    <w:rsid w:val="00646AC8"/>
    <w:rsid w:val="00651FEE"/>
    <w:rsid w:val="00653098"/>
    <w:rsid w:val="00653314"/>
    <w:rsid w:val="00653420"/>
    <w:rsid w:val="00653A18"/>
    <w:rsid w:val="00654CBD"/>
    <w:rsid w:val="006552BF"/>
    <w:rsid w:val="00655697"/>
    <w:rsid w:val="006572AD"/>
    <w:rsid w:val="00657443"/>
    <w:rsid w:val="00657C1E"/>
    <w:rsid w:val="0066072B"/>
    <w:rsid w:val="00660E6E"/>
    <w:rsid w:val="0066173E"/>
    <w:rsid w:val="00662AC4"/>
    <w:rsid w:val="00663F15"/>
    <w:rsid w:val="00665B55"/>
    <w:rsid w:val="00665CC6"/>
    <w:rsid w:val="00665D0F"/>
    <w:rsid w:val="00665F9A"/>
    <w:rsid w:val="00666307"/>
    <w:rsid w:val="0066630F"/>
    <w:rsid w:val="0066632C"/>
    <w:rsid w:val="00666A66"/>
    <w:rsid w:val="00666E25"/>
    <w:rsid w:val="0066710A"/>
    <w:rsid w:val="0066763D"/>
    <w:rsid w:val="00667B3E"/>
    <w:rsid w:val="006701A1"/>
    <w:rsid w:val="006701F4"/>
    <w:rsid w:val="006704D3"/>
    <w:rsid w:val="00671065"/>
    <w:rsid w:val="00672B87"/>
    <w:rsid w:val="00672C03"/>
    <w:rsid w:val="006746E0"/>
    <w:rsid w:val="006751F4"/>
    <w:rsid w:val="00677560"/>
    <w:rsid w:val="006815D1"/>
    <w:rsid w:val="00681B6A"/>
    <w:rsid w:val="006825DE"/>
    <w:rsid w:val="00682D42"/>
    <w:rsid w:val="00683151"/>
    <w:rsid w:val="0068420F"/>
    <w:rsid w:val="0068433D"/>
    <w:rsid w:val="00684463"/>
    <w:rsid w:val="00684F38"/>
    <w:rsid w:val="00685380"/>
    <w:rsid w:val="00686221"/>
    <w:rsid w:val="006912FA"/>
    <w:rsid w:val="0069262A"/>
    <w:rsid w:val="006936CE"/>
    <w:rsid w:val="0069398C"/>
    <w:rsid w:val="00693F4C"/>
    <w:rsid w:val="006940C3"/>
    <w:rsid w:val="0069412B"/>
    <w:rsid w:val="00694DD8"/>
    <w:rsid w:val="0069686F"/>
    <w:rsid w:val="00697317"/>
    <w:rsid w:val="0069753E"/>
    <w:rsid w:val="006975B8"/>
    <w:rsid w:val="006A0660"/>
    <w:rsid w:val="006A3492"/>
    <w:rsid w:val="006A43E5"/>
    <w:rsid w:val="006A4833"/>
    <w:rsid w:val="006A4AA3"/>
    <w:rsid w:val="006A6175"/>
    <w:rsid w:val="006A6B95"/>
    <w:rsid w:val="006A7506"/>
    <w:rsid w:val="006A7C4F"/>
    <w:rsid w:val="006B0D88"/>
    <w:rsid w:val="006B19D7"/>
    <w:rsid w:val="006B3D09"/>
    <w:rsid w:val="006B4DA1"/>
    <w:rsid w:val="006B5329"/>
    <w:rsid w:val="006B5707"/>
    <w:rsid w:val="006B61FA"/>
    <w:rsid w:val="006B67D5"/>
    <w:rsid w:val="006B73A8"/>
    <w:rsid w:val="006B75D9"/>
    <w:rsid w:val="006B7D62"/>
    <w:rsid w:val="006B7E93"/>
    <w:rsid w:val="006C104A"/>
    <w:rsid w:val="006C209C"/>
    <w:rsid w:val="006C2944"/>
    <w:rsid w:val="006C377C"/>
    <w:rsid w:val="006C5C0E"/>
    <w:rsid w:val="006C5F99"/>
    <w:rsid w:val="006C6402"/>
    <w:rsid w:val="006C7113"/>
    <w:rsid w:val="006C7146"/>
    <w:rsid w:val="006C76EF"/>
    <w:rsid w:val="006D05D7"/>
    <w:rsid w:val="006D0DEA"/>
    <w:rsid w:val="006D2361"/>
    <w:rsid w:val="006D26F2"/>
    <w:rsid w:val="006D2A25"/>
    <w:rsid w:val="006D5523"/>
    <w:rsid w:val="006D632D"/>
    <w:rsid w:val="006D710D"/>
    <w:rsid w:val="006E016E"/>
    <w:rsid w:val="006E07DB"/>
    <w:rsid w:val="006E10E5"/>
    <w:rsid w:val="006E2892"/>
    <w:rsid w:val="006E3209"/>
    <w:rsid w:val="006E32F4"/>
    <w:rsid w:val="006E3336"/>
    <w:rsid w:val="006E3459"/>
    <w:rsid w:val="006E59C0"/>
    <w:rsid w:val="006E6639"/>
    <w:rsid w:val="006E6675"/>
    <w:rsid w:val="006E7139"/>
    <w:rsid w:val="006E7283"/>
    <w:rsid w:val="006F00A4"/>
    <w:rsid w:val="006F037B"/>
    <w:rsid w:val="006F1084"/>
    <w:rsid w:val="006F1831"/>
    <w:rsid w:val="006F1884"/>
    <w:rsid w:val="006F2398"/>
    <w:rsid w:val="006F285D"/>
    <w:rsid w:val="006F2FDF"/>
    <w:rsid w:val="006F38C9"/>
    <w:rsid w:val="006F3FF9"/>
    <w:rsid w:val="006F41D0"/>
    <w:rsid w:val="006F4796"/>
    <w:rsid w:val="006F4921"/>
    <w:rsid w:val="006F4C3A"/>
    <w:rsid w:val="006F5908"/>
    <w:rsid w:val="006F7F38"/>
    <w:rsid w:val="00700535"/>
    <w:rsid w:val="007010FE"/>
    <w:rsid w:val="00701764"/>
    <w:rsid w:val="00702B85"/>
    <w:rsid w:val="00702E73"/>
    <w:rsid w:val="00703253"/>
    <w:rsid w:val="00703E50"/>
    <w:rsid w:val="00703EA7"/>
    <w:rsid w:val="00704817"/>
    <w:rsid w:val="0070518D"/>
    <w:rsid w:val="00706605"/>
    <w:rsid w:val="00706B47"/>
    <w:rsid w:val="00707788"/>
    <w:rsid w:val="00707856"/>
    <w:rsid w:val="00707E56"/>
    <w:rsid w:val="0071010A"/>
    <w:rsid w:val="0071050A"/>
    <w:rsid w:val="00710A1D"/>
    <w:rsid w:val="007118AB"/>
    <w:rsid w:val="00711A41"/>
    <w:rsid w:val="00711C9C"/>
    <w:rsid w:val="00712A21"/>
    <w:rsid w:val="00712EE6"/>
    <w:rsid w:val="00716170"/>
    <w:rsid w:val="007174BE"/>
    <w:rsid w:val="00720B7E"/>
    <w:rsid w:val="00722EB9"/>
    <w:rsid w:val="007231C8"/>
    <w:rsid w:val="00723728"/>
    <w:rsid w:val="007237E7"/>
    <w:rsid w:val="00724616"/>
    <w:rsid w:val="0072550E"/>
    <w:rsid w:val="007272EE"/>
    <w:rsid w:val="007273C8"/>
    <w:rsid w:val="007276A1"/>
    <w:rsid w:val="00730B01"/>
    <w:rsid w:val="00730C74"/>
    <w:rsid w:val="007311E4"/>
    <w:rsid w:val="00732EC2"/>
    <w:rsid w:val="007348D3"/>
    <w:rsid w:val="00736832"/>
    <w:rsid w:val="0073781B"/>
    <w:rsid w:val="00740ADD"/>
    <w:rsid w:val="00740FE7"/>
    <w:rsid w:val="007412E0"/>
    <w:rsid w:val="0074139A"/>
    <w:rsid w:val="00742850"/>
    <w:rsid w:val="00742BCE"/>
    <w:rsid w:val="0074341B"/>
    <w:rsid w:val="007444DA"/>
    <w:rsid w:val="00745B4C"/>
    <w:rsid w:val="00745F5E"/>
    <w:rsid w:val="00747321"/>
    <w:rsid w:val="0074739C"/>
    <w:rsid w:val="00747A02"/>
    <w:rsid w:val="00750257"/>
    <w:rsid w:val="0075062C"/>
    <w:rsid w:val="00750B10"/>
    <w:rsid w:val="0075155F"/>
    <w:rsid w:val="00751E39"/>
    <w:rsid w:val="00753CBC"/>
    <w:rsid w:val="00753CFE"/>
    <w:rsid w:val="00753F84"/>
    <w:rsid w:val="00754186"/>
    <w:rsid w:val="0075454A"/>
    <w:rsid w:val="00754658"/>
    <w:rsid w:val="00756A91"/>
    <w:rsid w:val="0075727E"/>
    <w:rsid w:val="007572B7"/>
    <w:rsid w:val="00760891"/>
    <w:rsid w:val="00760DFF"/>
    <w:rsid w:val="007614FE"/>
    <w:rsid w:val="007616C9"/>
    <w:rsid w:val="00764E28"/>
    <w:rsid w:val="00765A3F"/>
    <w:rsid w:val="00765CA8"/>
    <w:rsid w:val="007662D7"/>
    <w:rsid w:val="00766A6D"/>
    <w:rsid w:val="00767D8D"/>
    <w:rsid w:val="00771E6B"/>
    <w:rsid w:val="007722B7"/>
    <w:rsid w:val="007725DF"/>
    <w:rsid w:val="00772BAB"/>
    <w:rsid w:val="00772BFF"/>
    <w:rsid w:val="0077332D"/>
    <w:rsid w:val="007733DE"/>
    <w:rsid w:val="00773998"/>
    <w:rsid w:val="00774157"/>
    <w:rsid w:val="00774728"/>
    <w:rsid w:val="00774CDF"/>
    <w:rsid w:val="00775F47"/>
    <w:rsid w:val="007760D0"/>
    <w:rsid w:val="00777B90"/>
    <w:rsid w:val="00777FFC"/>
    <w:rsid w:val="007800A6"/>
    <w:rsid w:val="00780556"/>
    <w:rsid w:val="00780A83"/>
    <w:rsid w:val="0078149A"/>
    <w:rsid w:val="00781A96"/>
    <w:rsid w:val="007825C6"/>
    <w:rsid w:val="00783423"/>
    <w:rsid w:val="00783D29"/>
    <w:rsid w:val="00784AB0"/>
    <w:rsid w:val="00784D75"/>
    <w:rsid w:val="00785D02"/>
    <w:rsid w:val="0078617C"/>
    <w:rsid w:val="00786A84"/>
    <w:rsid w:val="007874E8"/>
    <w:rsid w:val="00790569"/>
    <w:rsid w:val="007923FA"/>
    <w:rsid w:val="00794444"/>
    <w:rsid w:val="00795004"/>
    <w:rsid w:val="00795796"/>
    <w:rsid w:val="00795926"/>
    <w:rsid w:val="00795BFA"/>
    <w:rsid w:val="00795D50"/>
    <w:rsid w:val="00797545"/>
    <w:rsid w:val="00797876"/>
    <w:rsid w:val="00797D26"/>
    <w:rsid w:val="007A0551"/>
    <w:rsid w:val="007A1DD6"/>
    <w:rsid w:val="007A30E7"/>
    <w:rsid w:val="007A3A8E"/>
    <w:rsid w:val="007A3AD0"/>
    <w:rsid w:val="007A5C9D"/>
    <w:rsid w:val="007A7695"/>
    <w:rsid w:val="007A7A90"/>
    <w:rsid w:val="007B0165"/>
    <w:rsid w:val="007B09E2"/>
    <w:rsid w:val="007B1133"/>
    <w:rsid w:val="007B1A2E"/>
    <w:rsid w:val="007B2BC9"/>
    <w:rsid w:val="007B4692"/>
    <w:rsid w:val="007B59CE"/>
    <w:rsid w:val="007B68BF"/>
    <w:rsid w:val="007B7349"/>
    <w:rsid w:val="007B7B4E"/>
    <w:rsid w:val="007C0128"/>
    <w:rsid w:val="007C033D"/>
    <w:rsid w:val="007C0745"/>
    <w:rsid w:val="007C07D7"/>
    <w:rsid w:val="007C139A"/>
    <w:rsid w:val="007C1FEB"/>
    <w:rsid w:val="007C25BF"/>
    <w:rsid w:val="007C4275"/>
    <w:rsid w:val="007C46EC"/>
    <w:rsid w:val="007C4C1F"/>
    <w:rsid w:val="007C4D32"/>
    <w:rsid w:val="007C68CC"/>
    <w:rsid w:val="007C7302"/>
    <w:rsid w:val="007C7F81"/>
    <w:rsid w:val="007D02DB"/>
    <w:rsid w:val="007D054F"/>
    <w:rsid w:val="007D090B"/>
    <w:rsid w:val="007D09DA"/>
    <w:rsid w:val="007D0C05"/>
    <w:rsid w:val="007D0FE2"/>
    <w:rsid w:val="007D17EC"/>
    <w:rsid w:val="007D1D77"/>
    <w:rsid w:val="007D20B8"/>
    <w:rsid w:val="007D2925"/>
    <w:rsid w:val="007D2F0F"/>
    <w:rsid w:val="007D3A97"/>
    <w:rsid w:val="007D5B45"/>
    <w:rsid w:val="007D5B97"/>
    <w:rsid w:val="007D5D41"/>
    <w:rsid w:val="007D6630"/>
    <w:rsid w:val="007D6AB8"/>
    <w:rsid w:val="007D6F1B"/>
    <w:rsid w:val="007D763C"/>
    <w:rsid w:val="007E0C6C"/>
    <w:rsid w:val="007E16A6"/>
    <w:rsid w:val="007E1746"/>
    <w:rsid w:val="007E21B6"/>
    <w:rsid w:val="007E260E"/>
    <w:rsid w:val="007E282E"/>
    <w:rsid w:val="007E2D6F"/>
    <w:rsid w:val="007E392A"/>
    <w:rsid w:val="007E4407"/>
    <w:rsid w:val="007E5212"/>
    <w:rsid w:val="007E6748"/>
    <w:rsid w:val="007E738C"/>
    <w:rsid w:val="007F0685"/>
    <w:rsid w:val="007F1A91"/>
    <w:rsid w:val="007F2874"/>
    <w:rsid w:val="007F2BE6"/>
    <w:rsid w:val="007F2CBC"/>
    <w:rsid w:val="007F2FDB"/>
    <w:rsid w:val="007F3759"/>
    <w:rsid w:val="007F3E57"/>
    <w:rsid w:val="007F43DE"/>
    <w:rsid w:val="007F50C4"/>
    <w:rsid w:val="007F55A0"/>
    <w:rsid w:val="007F6193"/>
    <w:rsid w:val="007F62F5"/>
    <w:rsid w:val="00800022"/>
    <w:rsid w:val="008006FE"/>
    <w:rsid w:val="008012A5"/>
    <w:rsid w:val="008014F5"/>
    <w:rsid w:val="00802130"/>
    <w:rsid w:val="0080230C"/>
    <w:rsid w:val="00802A90"/>
    <w:rsid w:val="00803825"/>
    <w:rsid w:val="00803F69"/>
    <w:rsid w:val="00806A4C"/>
    <w:rsid w:val="00806F5E"/>
    <w:rsid w:val="0081087B"/>
    <w:rsid w:val="00811081"/>
    <w:rsid w:val="008114D3"/>
    <w:rsid w:val="0081165B"/>
    <w:rsid w:val="00811C9B"/>
    <w:rsid w:val="008124A1"/>
    <w:rsid w:val="00812894"/>
    <w:rsid w:val="00813430"/>
    <w:rsid w:val="0081348D"/>
    <w:rsid w:val="0081398C"/>
    <w:rsid w:val="008142D1"/>
    <w:rsid w:val="00814BB7"/>
    <w:rsid w:val="00816854"/>
    <w:rsid w:val="00817CD6"/>
    <w:rsid w:val="008213A7"/>
    <w:rsid w:val="00821946"/>
    <w:rsid w:val="00821C41"/>
    <w:rsid w:val="0082324E"/>
    <w:rsid w:val="008234C7"/>
    <w:rsid w:val="00823C84"/>
    <w:rsid w:val="00826147"/>
    <w:rsid w:val="008276AA"/>
    <w:rsid w:val="00830E1C"/>
    <w:rsid w:val="008321DC"/>
    <w:rsid w:val="00832423"/>
    <w:rsid w:val="00834110"/>
    <w:rsid w:val="00834170"/>
    <w:rsid w:val="008349DE"/>
    <w:rsid w:val="00835602"/>
    <w:rsid w:val="00835C79"/>
    <w:rsid w:val="00835F9D"/>
    <w:rsid w:val="00836031"/>
    <w:rsid w:val="00836F05"/>
    <w:rsid w:val="00836F15"/>
    <w:rsid w:val="00836FBB"/>
    <w:rsid w:val="008370A8"/>
    <w:rsid w:val="00837376"/>
    <w:rsid w:val="0084012A"/>
    <w:rsid w:val="00840222"/>
    <w:rsid w:val="00842EAA"/>
    <w:rsid w:val="0084318C"/>
    <w:rsid w:val="00843B6B"/>
    <w:rsid w:val="008449AD"/>
    <w:rsid w:val="00845A0F"/>
    <w:rsid w:val="00846CDC"/>
    <w:rsid w:val="00846F6B"/>
    <w:rsid w:val="00847520"/>
    <w:rsid w:val="00850965"/>
    <w:rsid w:val="008520BD"/>
    <w:rsid w:val="008520CB"/>
    <w:rsid w:val="00852DDF"/>
    <w:rsid w:val="00856189"/>
    <w:rsid w:val="00856202"/>
    <w:rsid w:val="00856500"/>
    <w:rsid w:val="008566A5"/>
    <w:rsid w:val="0085672D"/>
    <w:rsid w:val="00857271"/>
    <w:rsid w:val="00857ABA"/>
    <w:rsid w:val="00857D21"/>
    <w:rsid w:val="0086150B"/>
    <w:rsid w:val="00861562"/>
    <w:rsid w:val="00863381"/>
    <w:rsid w:val="00864934"/>
    <w:rsid w:val="00865E36"/>
    <w:rsid w:val="008670A1"/>
    <w:rsid w:val="0086710E"/>
    <w:rsid w:val="0086726C"/>
    <w:rsid w:val="00870EBD"/>
    <w:rsid w:val="0087186F"/>
    <w:rsid w:val="008723DA"/>
    <w:rsid w:val="008739B4"/>
    <w:rsid w:val="00873B20"/>
    <w:rsid w:val="00873F76"/>
    <w:rsid w:val="008741CC"/>
    <w:rsid w:val="008741F1"/>
    <w:rsid w:val="00874217"/>
    <w:rsid w:val="008747AB"/>
    <w:rsid w:val="0087672F"/>
    <w:rsid w:val="0087688E"/>
    <w:rsid w:val="00881993"/>
    <w:rsid w:val="00881EEB"/>
    <w:rsid w:val="00881EF3"/>
    <w:rsid w:val="00883F20"/>
    <w:rsid w:val="00884BAD"/>
    <w:rsid w:val="00886D49"/>
    <w:rsid w:val="00886F4D"/>
    <w:rsid w:val="00887A76"/>
    <w:rsid w:val="008908EE"/>
    <w:rsid w:val="00891028"/>
    <w:rsid w:val="00892D36"/>
    <w:rsid w:val="00893478"/>
    <w:rsid w:val="008934A9"/>
    <w:rsid w:val="00893BDC"/>
    <w:rsid w:val="008951AA"/>
    <w:rsid w:val="008954B4"/>
    <w:rsid w:val="0089557D"/>
    <w:rsid w:val="00895BA1"/>
    <w:rsid w:val="00896BA9"/>
    <w:rsid w:val="008975DE"/>
    <w:rsid w:val="008A035B"/>
    <w:rsid w:val="008A0BFE"/>
    <w:rsid w:val="008A0EEE"/>
    <w:rsid w:val="008A1931"/>
    <w:rsid w:val="008A19F3"/>
    <w:rsid w:val="008A3915"/>
    <w:rsid w:val="008A3BA8"/>
    <w:rsid w:val="008A4034"/>
    <w:rsid w:val="008A4F39"/>
    <w:rsid w:val="008A6195"/>
    <w:rsid w:val="008A6844"/>
    <w:rsid w:val="008B0BB0"/>
    <w:rsid w:val="008B0E46"/>
    <w:rsid w:val="008B0F2E"/>
    <w:rsid w:val="008B4F62"/>
    <w:rsid w:val="008B568D"/>
    <w:rsid w:val="008B7074"/>
    <w:rsid w:val="008B78A8"/>
    <w:rsid w:val="008B7D82"/>
    <w:rsid w:val="008C04D4"/>
    <w:rsid w:val="008C0682"/>
    <w:rsid w:val="008C496F"/>
    <w:rsid w:val="008C4A2D"/>
    <w:rsid w:val="008C67C3"/>
    <w:rsid w:val="008C6F20"/>
    <w:rsid w:val="008C7615"/>
    <w:rsid w:val="008D046F"/>
    <w:rsid w:val="008D2336"/>
    <w:rsid w:val="008D27A7"/>
    <w:rsid w:val="008D3369"/>
    <w:rsid w:val="008D56EC"/>
    <w:rsid w:val="008D5A84"/>
    <w:rsid w:val="008D5EA2"/>
    <w:rsid w:val="008D5ECD"/>
    <w:rsid w:val="008E0113"/>
    <w:rsid w:val="008E06F8"/>
    <w:rsid w:val="008E15FC"/>
    <w:rsid w:val="008E33F6"/>
    <w:rsid w:val="008E3D3D"/>
    <w:rsid w:val="008E4338"/>
    <w:rsid w:val="008E45B7"/>
    <w:rsid w:val="008E7E91"/>
    <w:rsid w:val="008F05BA"/>
    <w:rsid w:val="008F0DA8"/>
    <w:rsid w:val="008F4694"/>
    <w:rsid w:val="008F600E"/>
    <w:rsid w:val="008F767D"/>
    <w:rsid w:val="008F7747"/>
    <w:rsid w:val="009000EB"/>
    <w:rsid w:val="009003D6"/>
    <w:rsid w:val="00900BCA"/>
    <w:rsid w:val="00901F45"/>
    <w:rsid w:val="00902037"/>
    <w:rsid w:val="009024BF"/>
    <w:rsid w:val="00902605"/>
    <w:rsid w:val="00902A87"/>
    <w:rsid w:val="009036EE"/>
    <w:rsid w:val="009040C9"/>
    <w:rsid w:val="0090425B"/>
    <w:rsid w:val="0090490A"/>
    <w:rsid w:val="00905614"/>
    <w:rsid w:val="009062A8"/>
    <w:rsid w:val="009077A5"/>
    <w:rsid w:val="00907BFA"/>
    <w:rsid w:val="00910068"/>
    <w:rsid w:val="00912AD0"/>
    <w:rsid w:val="00912B59"/>
    <w:rsid w:val="00912EF9"/>
    <w:rsid w:val="0091434E"/>
    <w:rsid w:val="009148B5"/>
    <w:rsid w:val="00915155"/>
    <w:rsid w:val="009153C8"/>
    <w:rsid w:val="00915570"/>
    <w:rsid w:val="009158D9"/>
    <w:rsid w:val="00916BEA"/>
    <w:rsid w:val="00916F94"/>
    <w:rsid w:val="00917951"/>
    <w:rsid w:val="0092095D"/>
    <w:rsid w:val="00920D31"/>
    <w:rsid w:val="00921E62"/>
    <w:rsid w:val="009223E6"/>
    <w:rsid w:val="009229C0"/>
    <w:rsid w:val="00924A15"/>
    <w:rsid w:val="00924C90"/>
    <w:rsid w:val="00925413"/>
    <w:rsid w:val="0092617D"/>
    <w:rsid w:val="00926520"/>
    <w:rsid w:val="00926DEE"/>
    <w:rsid w:val="00927049"/>
    <w:rsid w:val="00927279"/>
    <w:rsid w:val="00927E39"/>
    <w:rsid w:val="00930064"/>
    <w:rsid w:val="00932C34"/>
    <w:rsid w:val="00932FFD"/>
    <w:rsid w:val="0093318D"/>
    <w:rsid w:val="009333C0"/>
    <w:rsid w:val="0093349A"/>
    <w:rsid w:val="009334CD"/>
    <w:rsid w:val="0093358C"/>
    <w:rsid w:val="00933C5C"/>
    <w:rsid w:val="00935991"/>
    <w:rsid w:val="0093605D"/>
    <w:rsid w:val="009415FB"/>
    <w:rsid w:val="009416FC"/>
    <w:rsid w:val="0094290C"/>
    <w:rsid w:val="00944E2E"/>
    <w:rsid w:val="00945B6E"/>
    <w:rsid w:val="009462D4"/>
    <w:rsid w:val="00946A4A"/>
    <w:rsid w:val="00946A53"/>
    <w:rsid w:val="00946F74"/>
    <w:rsid w:val="009476CC"/>
    <w:rsid w:val="00947A9D"/>
    <w:rsid w:val="00952311"/>
    <w:rsid w:val="00952A37"/>
    <w:rsid w:val="00952BF1"/>
    <w:rsid w:val="00953C78"/>
    <w:rsid w:val="00953DAB"/>
    <w:rsid w:val="00954344"/>
    <w:rsid w:val="009553CC"/>
    <w:rsid w:val="00955CA3"/>
    <w:rsid w:val="00955D41"/>
    <w:rsid w:val="00956821"/>
    <w:rsid w:val="00957252"/>
    <w:rsid w:val="0096006E"/>
    <w:rsid w:val="00960A61"/>
    <w:rsid w:val="00960C6B"/>
    <w:rsid w:val="00961AEE"/>
    <w:rsid w:val="0096274C"/>
    <w:rsid w:val="00963739"/>
    <w:rsid w:val="009644FE"/>
    <w:rsid w:val="009649DD"/>
    <w:rsid w:val="00964C65"/>
    <w:rsid w:val="0096634D"/>
    <w:rsid w:val="00967B7E"/>
    <w:rsid w:val="00970F15"/>
    <w:rsid w:val="0097109B"/>
    <w:rsid w:val="00972D04"/>
    <w:rsid w:val="00972E5C"/>
    <w:rsid w:val="00973921"/>
    <w:rsid w:val="00973ECB"/>
    <w:rsid w:val="0097515C"/>
    <w:rsid w:val="009766C4"/>
    <w:rsid w:val="00977224"/>
    <w:rsid w:val="009804BA"/>
    <w:rsid w:val="00980FFF"/>
    <w:rsid w:val="00981CC9"/>
    <w:rsid w:val="009834EB"/>
    <w:rsid w:val="00985310"/>
    <w:rsid w:val="00985DC9"/>
    <w:rsid w:val="009863EA"/>
    <w:rsid w:val="00986D31"/>
    <w:rsid w:val="00990411"/>
    <w:rsid w:val="0099106D"/>
    <w:rsid w:val="0099115B"/>
    <w:rsid w:val="0099199A"/>
    <w:rsid w:val="00991F70"/>
    <w:rsid w:val="00992DD2"/>
    <w:rsid w:val="00992F56"/>
    <w:rsid w:val="00993557"/>
    <w:rsid w:val="0099384E"/>
    <w:rsid w:val="00993FD4"/>
    <w:rsid w:val="00995195"/>
    <w:rsid w:val="009954F9"/>
    <w:rsid w:val="00995D39"/>
    <w:rsid w:val="00995E94"/>
    <w:rsid w:val="00997542"/>
    <w:rsid w:val="00997C39"/>
    <w:rsid w:val="009A285B"/>
    <w:rsid w:val="009A2F7F"/>
    <w:rsid w:val="009A2FE9"/>
    <w:rsid w:val="009A3C3A"/>
    <w:rsid w:val="009A526E"/>
    <w:rsid w:val="009A6877"/>
    <w:rsid w:val="009A6B71"/>
    <w:rsid w:val="009A6BBA"/>
    <w:rsid w:val="009A6EDB"/>
    <w:rsid w:val="009B11A0"/>
    <w:rsid w:val="009B1A24"/>
    <w:rsid w:val="009B2A60"/>
    <w:rsid w:val="009B2CC5"/>
    <w:rsid w:val="009B2CE6"/>
    <w:rsid w:val="009B31D7"/>
    <w:rsid w:val="009B3681"/>
    <w:rsid w:val="009B3886"/>
    <w:rsid w:val="009B443C"/>
    <w:rsid w:val="009B46F1"/>
    <w:rsid w:val="009B53A3"/>
    <w:rsid w:val="009B5A64"/>
    <w:rsid w:val="009C0522"/>
    <w:rsid w:val="009C08C5"/>
    <w:rsid w:val="009C0AC0"/>
    <w:rsid w:val="009C11BC"/>
    <w:rsid w:val="009C1513"/>
    <w:rsid w:val="009C17EE"/>
    <w:rsid w:val="009C1842"/>
    <w:rsid w:val="009C22B0"/>
    <w:rsid w:val="009C2FE3"/>
    <w:rsid w:val="009C36E8"/>
    <w:rsid w:val="009C7166"/>
    <w:rsid w:val="009C77EF"/>
    <w:rsid w:val="009C7A23"/>
    <w:rsid w:val="009D081E"/>
    <w:rsid w:val="009D1376"/>
    <w:rsid w:val="009D200F"/>
    <w:rsid w:val="009D2755"/>
    <w:rsid w:val="009D334D"/>
    <w:rsid w:val="009D4177"/>
    <w:rsid w:val="009D4CDE"/>
    <w:rsid w:val="009D4EB2"/>
    <w:rsid w:val="009D4FFA"/>
    <w:rsid w:val="009D5781"/>
    <w:rsid w:val="009D62B5"/>
    <w:rsid w:val="009D69EA"/>
    <w:rsid w:val="009D71C4"/>
    <w:rsid w:val="009D75A3"/>
    <w:rsid w:val="009D7AA7"/>
    <w:rsid w:val="009E2430"/>
    <w:rsid w:val="009E2AA4"/>
    <w:rsid w:val="009E43E4"/>
    <w:rsid w:val="009E4531"/>
    <w:rsid w:val="009E500E"/>
    <w:rsid w:val="009E5670"/>
    <w:rsid w:val="009E60F0"/>
    <w:rsid w:val="009E61DF"/>
    <w:rsid w:val="009E6701"/>
    <w:rsid w:val="009E6ED0"/>
    <w:rsid w:val="009E746A"/>
    <w:rsid w:val="009F146B"/>
    <w:rsid w:val="009F1678"/>
    <w:rsid w:val="009F1F6E"/>
    <w:rsid w:val="009F36C2"/>
    <w:rsid w:val="009F41D2"/>
    <w:rsid w:val="009F4271"/>
    <w:rsid w:val="009F46B3"/>
    <w:rsid w:val="009F6711"/>
    <w:rsid w:val="009F7B01"/>
    <w:rsid w:val="00A0020B"/>
    <w:rsid w:val="00A00AC7"/>
    <w:rsid w:val="00A017ED"/>
    <w:rsid w:val="00A01AE2"/>
    <w:rsid w:val="00A023EF"/>
    <w:rsid w:val="00A028E2"/>
    <w:rsid w:val="00A02E3D"/>
    <w:rsid w:val="00A03069"/>
    <w:rsid w:val="00A03110"/>
    <w:rsid w:val="00A037E1"/>
    <w:rsid w:val="00A0413C"/>
    <w:rsid w:val="00A060C0"/>
    <w:rsid w:val="00A0751D"/>
    <w:rsid w:val="00A07B7E"/>
    <w:rsid w:val="00A10190"/>
    <w:rsid w:val="00A1253E"/>
    <w:rsid w:val="00A12790"/>
    <w:rsid w:val="00A128D4"/>
    <w:rsid w:val="00A132E0"/>
    <w:rsid w:val="00A13A98"/>
    <w:rsid w:val="00A14E35"/>
    <w:rsid w:val="00A16F0C"/>
    <w:rsid w:val="00A174D3"/>
    <w:rsid w:val="00A17933"/>
    <w:rsid w:val="00A20066"/>
    <w:rsid w:val="00A20626"/>
    <w:rsid w:val="00A20CE1"/>
    <w:rsid w:val="00A210A8"/>
    <w:rsid w:val="00A21289"/>
    <w:rsid w:val="00A213A9"/>
    <w:rsid w:val="00A21578"/>
    <w:rsid w:val="00A23614"/>
    <w:rsid w:val="00A24041"/>
    <w:rsid w:val="00A2463E"/>
    <w:rsid w:val="00A25C33"/>
    <w:rsid w:val="00A25C87"/>
    <w:rsid w:val="00A30164"/>
    <w:rsid w:val="00A30E64"/>
    <w:rsid w:val="00A3297E"/>
    <w:rsid w:val="00A32F9F"/>
    <w:rsid w:val="00A3303A"/>
    <w:rsid w:val="00A34271"/>
    <w:rsid w:val="00A35733"/>
    <w:rsid w:val="00A3687E"/>
    <w:rsid w:val="00A373AC"/>
    <w:rsid w:val="00A40344"/>
    <w:rsid w:val="00A407D6"/>
    <w:rsid w:val="00A410FF"/>
    <w:rsid w:val="00A41334"/>
    <w:rsid w:val="00A42F05"/>
    <w:rsid w:val="00A430E6"/>
    <w:rsid w:val="00A431FD"/>
    <w:rsid w:val="00A437AF"/>
    <w:rsid w:val="00A43C9A"/>
    <w:rsid w:val="00A43DC6"/>
    <w:rsid w:val="00A45457"/>
    <w:rsid w:val="00A4546F"/>
    <w:rsid w:val="00A45A85"/>
    <w:rsid w:val="00A45B9B"/>
    <w:rsid w:val="00A45BD4"/>
    <w:rsid w:val="00A46280"/>
    <w:rsid w:val="00A462BD"/>
    <w:rsid w:val="00A46FE7"/>
    <w:rsid w:val="00A470C5"/>
    <w:rsid w:val="00A47BF9"/>
    <w:rsid w:val="00A53158"/>
    <w:rsid w:val="00A54C44"/>
    <w:rsid w:val="00A5588D"/>
    <w:rsid w:val="00A55D66"/>
    <w:rsid w:val="00A572BB"/>
    <w:rsid w:val="00A6060C"/>
    <w:rsid w:val="00A6086A"/>
    <w:rsid w:val="00A61314"/>
    <w:rsid w:val="00A613E1"/>
    <w:rsid w:val="00A6259A"/>
    <w:rsid w:val="00A6339E"/>
    <w:rsid w:val="00A63D16"/>
    <w:rsid w:val="00A64D1F"/>
    <w:rsid w:val="00A65165"/>
    <w:rsid w:val="00A66454"/>
    <w:rsid w:val="00A66B9B"/>
    <w:rsid w:val="00A672CE"/>
    <w:rsid w:val="00A67DCE"/>
    <w:rsid w:val="00A70A15"/>
    <w:rsid w:val="00A71297"/>
    <w:rsid w:val="00A716A9"/>
    <w:rsid w:val="00A71F69"/>
    <w:rsid w:val="00A72F7D"/>
    <w:rsid w:val="00A73353"/>
    <w:rsid w:val="00A737D4"/>
    <w:rsid w:val="00A73F51"/>
    <w:rsid w:val="00A76027"/>
    <w:rsid w:val="00A80032"/>
    <w:rsid w:val="00A81009"/>
    <w:rsid w:val="00A81243"/>
    <w:rsid w:val="00A818FA"/>
    <w:rsid w:val="00A81E20"/>
    <w:rsid w:val="00A82200"/>
    <w:rsid w:val="00A82C6F"/>
    <w:rsid w:val="00A83382"/>
    <w:rsid w:val="00A836B9"/>
    <w:rsid w:val="00A83A82"/>
    <w:rsid w:val="00A83BD9"/>
    <w:rsid w:val="00A83CA5"/>
    <w:rsid w:val="00A84416"/>
    <w:rsid w:val="00A860F4"/>
    <w:rsid w:val="00A86654"/>
    <w:rsid w:val="00A868EC"/>
    <w:rsid w:val="00A87C12"/>
    <w:rsid w:val="00A87E5E"/>
    <w:rsid w:val="00A87E66"/>
    <w:rsid w:val="00A90EB0"/>
    <w:rsid w:val="00A9173F"/>
    <w:rsid w:val="00A925AE"/>
    <w:rsid w:val="00A926E0"/>
    <w:rsid w:val="00A92E27"/>
    <w:rsid w:val="00A931BA"/>
    <w:rsid w:val="00A93468"/>
    <w:rsid w:val="00A94831"/>
    <w:rsid w:val="00A9495C"/>
    <w:rsid w:val="00A961FD"/>
    <w:rsid w:val="00A970B7"/>
    <w:rsid w:val="00A97A48"/>
    <w:rsid w:val="00A97BEE"/>
    <w:rsid w:val="00AA0426"/>
    <w:rsid w:val="00AA0629"/>
    <w:rsid w:val="00AA0954"/>
    <w:rsid w:val="00AA172B"/>
    <w:rsid w:val="00AA1929"/>
    <w:rsid w:val="00AA26BF"/>
    <w:rsid w:val="00AA28F4"/>
    <w:rsid w:val="00AA2B05"/>
    <w:rsid w:val="00AA3701"/>
    <w:rsid w:val="00AA38E3"/>
    <w:rsid w:val="00AA4A39"/>
    <w:rsid w:val="00AA5A11"/>
    <w:rsid w:val="00AA5A89"/>
    <w:rsid w:val="00AA5E3B"/>
    <w:rsid w:val="00AA67C1"/>
    <w:rsid w:val="00AA6FFA"/>
    <w:rsid w:val="00AA7559"/>
    <w:rsid w:val="00AB035C"/>
    <w:rsid w:val="00AB0764"/>
    <w:rsid w:val="00AB0DAB"/>
    <w:rsid w:val="00AB1D32"/>
    <w:rsid w:val="00AB1D88"/>
    <w:rsid w:val="00AB2765"/>
    <w:rsid w:val="00AB43FB"/>
    <w:rsid w:val="00AB492A"/>
    <w:rsid w:val="00AB52ED"/>
    <w:rsid w:val="00AB681C"/>
    <w:rsid w:val="00AB6AE8"/>
    <w:rsid w:val="00AB6F2E"/>
    <w:rsid w:val="00AB7269"/>
    <w:rsid w:val="00AB7320"/>
    <w:rsid w:val="00AB7832"/>
    <w:rsid w:val="00AC1DC9"/>
    <w:rsid w:val="00AC2387"/>
    <w:rsid w:val="00AC3306"/>
    <w:rsid w:val="00AC38D4"/>
    <w:rsid w:val="00AC3EA6"/>
    <w:rsid w:val="00AC462F"/>
    <w:rsid w:val="00AC469E"/>
    <w:rsid w:val="00AC4DA4"/>
    <w:rsid w:val="00AC536E"/>
    <w:rsid w:val="00AC5562"/>
    <w:rsid w:val="00AC6008"/>
    <w:rsid w:val="00AC6808"/>
    <w:rsid w:val="00AC682B"/>
    <w:rsid w:val="00AC6C3C"/>
    <w:rsid w:val="00AC75E3"/>
    <w:rsid w:val="00AC767E"/>
    <w:rsid w:val="00AD0CB7"/>
    <w:rsid w:val="00AD1083"/>
    <w:rsid w:val="00AD20ED"/>
    <w:rsid w:val="00AD2F19"/>
    <w:rsid w:val="00AD3234"/>
    <w:rsid w:val="00AD79F0"/>
    <w:rsid w:val="00AE0464"/>
    <w:rsid w:val="00AE0B2A"/>
    <w:rsid w:val="00AE0EE6"/>
    <w:rsid w:val="00AE248C"/>
    <w:rsid w:val="00AE2A25"/>
    <w:rsid w:val="00AE3135"/>
    <w:rsid w:val="00AE46BD"/>
    <w:rsid w:val="00AE5488"/>
    <w:rsid w:val="00AE5D17"/>
    <w:rsid w:val="00AE5F47"/>
    <w:rsid w:val="00AE77EF"/>
    <w:rsid w:val="00AF06F9"/>
    <w:rsid w:val="00AF21B7"/>
    <w:rsid w:val="00AF2EF5"/>
    <w:rsid w:val="00AF47DD"/>
    <w:rsid w:val="00AF5330"/>
    <w:rsid w:val="00AF589B"/>
    <w:rsid w:val="00AF6536"/>
    <w:rsid w:val="00AF670D"/>
    <w:rsid w:val="00AF6DDD"/>
    <w:rsid w:val="00B0056A"/>
    <w:rsid w:val="00B0070E"/>
    <w:rsid w:val="00B0260F"/>
    <w:rsid w:val="00B02678"/>
    <w:rsid w:val="00B030B9"/>
    <w:rsid w:val="00B03A2F"/>
    <w:rsid w:val="00B040A8"/>
    <w:rsid w:val="00B040F4"/>
    <w:rsid w:val="00B0426C"/>
    <w:rsid w:val="00B04830"/>
    <w:rsid w:val="00B071F7"/>
    <w:rsid w:val="00B07F1F"/>
    <w:rsid w:val="00B117B9"/>
    <w:rsid w:val="00B133A9"/>
    <w:rsid w:val="00B134ED"/>
    <w:rsid w:val="00B13740"/>
    <w:rsid w:val="00B13E11"/>
    <w:rsid w:val="00B15AF8"/>
    <w:rsid w:val="00B1678C"/>
    <w:rsid w:val="00B16B2A"/>
    <w:rsid w:val="00B20612"/>
    <w:rsid w:val="00B21F5A"/>
    <w:rsid w:val="00B2214E"/>
    <w:rsid w:val="00B22A26"/>
    <w:rsid w:val="00B23B7E"/>
    <w:rsid w:val="00B23FFD"/>
    <w:rsid w:val="00B2474F"/>
    <w:rsid w:val="00B2627A"/>
    <w:rsid w:val="00B2643A"/>
    <w:rsid w:val="00B271F7"/>
    <w:rsid w:val="00B30E17"/>
    <w:rsid w:val="00B31902"/>
    <w:rsid w:val="00B3251C"/>
    <w:rsid w:val="00B329D9"/>
    <w:rsid w:val="00B33676"/>
    <w:rsid w:val="00B33A8A"/>
    <w:rsid w:val="00B34021"/>
    <w:rsid w:val="00B354A6"/>
    <w:rsid w:val="00B35C11"/>
    <w:rsid w:val="00B365D2"/>
    <w:rsid w:val="00B3667D"/>
    <w:rsid w:val="00B40FCF"/>
    <w:rsid w:val="00B41365"/>
    <w:rsid w:val="00B416E5"/>
    <w:rsid w:val="00B42962"/>
    <w:rsid w:val="00B44F30"/>
    <w:rsid w:val="00B45453"/>
    <w:rsid w:val="00B45CC7"/>
    <w:rsid w:val="00B466B1"/>
    <w:rsid w:val="00B468B5"/>
    <w:rsid w:val="00B478BC"/>
    <w:rsid w:val="00B47F36"/>
    <w:rsid w:val="00B50170"/>
    <w:rsid w:val="00B515E4"/>
    <w:rsid w:val="00B51856"/>
    <w:rsid w:val="00B5191C"/>
    <w:rsid w:val="00B51A8B"/>
    <w:rsid w:val="00B53EDC"/>
    <w:rsid w:val="00B54BB2"/>
    <w:rsid w:val="00B556D8"/>
    <w:rsid w:val="00B5591E"/>
    <w:rsid w:val="00B55E13"/>
    <w:rsid w:val="00B55E1C"/>
    <w:rsid w:val="00B569FC"/>
    <w:rsid w:val="00B574BD"/>
    <w:rsid w:val="00B61A2B"/>
    <w:rsid w:val="00B630E1"/>
    <w:rsid w:val="00B64C83"/>
    <w:rsid w:val="00B674D3"/>
    <w:rsid w:val="00B6780F"/>
    <w:rsid w:val="00B67BEC"/>
    <w:rsid w:val="00B701F8"/>
    <w:rsid w:val="00B70835"/>
    <w:rsid w:val="00B7090A"/>
    <w:rsid w:val="00B71DC5"/>
    <w:rsid w:val="00B72047"/>
    <w:rsid w:val="00B730AE"/>
    <w:rsid w:val="00B74191"/>
    <w:rsid w:val="00B74A02"/>
    <w:rsid w:val="00B75D3F"/>
    <w:rsid w:val="00B76E81"/>
    <w:rsid w:val="00B770E2"/>
    <w:rsid w:val="00B80BDD"/>
    <w:rsid w:val="00B815D8"/>
    <w:rsid w:val="00B81D43"/>
    <w:rsid w:val="00B83C95"/>
    <w:rsid w:val="00B83F27"/>
    <w:rsid w:val="00B8511E"/>
    <w:rsid w:val="00B852FF"/>
    <w:rsid w:val="00B85656"/>
    <w:rsid w:val="00B86310"/>
    <w:rsid w:val="00B87BD5"/>
    <w:rsid w:val="00B900F4"/>
    <w:rsid w:val="00B90766"/>
    <w:rsid w:val="00B90EAA"/>
    <w:rsid w:val="00B90EBC"/>
    <w:rsid w:val="00B912AB"/>
    <w:rsid w:val="00B93148"/>
    <w:rsid w:val="00B933CB"/>
    <w:rsid w:val="00B943A6"/>
    <w:rsid w:val="00B94E55"/>
    <w:rsid w:val="00B94EED"/>
    <w:rsid w:val="00B94FD0"/>
    <w:rsid w:val="00B95637"/>
    <w:rsid w:val="00B95F2F"/>
    <w:rsid w:val="00B97B7D"/>
    <w:rsid w:val="00BA097A"/>
    <w:rsid w:val="00BA16BF"/>
    <w:rsid w:val="00BA1972"/>
    <w:rsid w:val="00BA2972"/>
    <w:rsid w:val="00BA404C"/>
    <w:rsid w:val="00BA6937"/>
    <w:rsid w:val="00BA6CFC"/>
    <w:rsid w:val="00BA7402"/>
    <w:rsid w:val="00BA74A3"/>
    <w:rsid w:val="00BB0939"/>
    <w:rsid w:val="00BB0D86"/>
    <w:rsid w:val="00BB3AFC"/>
    <w:rsid w:val="00BB4185"/>
    <w:rsid w:val="00BB6E8F"/>
    <w:rsid w:val="00BB7073"/>
    <w:rsid w:val="00BC014A"/>
    <w:rsid w:val="00BC3E7B"/>
    <w:rsid w:val="00BC4E50"/>
    <w:rsid w:val="00BC5F29"/>
    <w:rsid w:val="00BC5FAC"/>
    <w:rsid w:val="00BC7035"/>
    <w:rsid w:val="00BD0ED1"/>
    <w:rsid w:val="00BD21FA"/>
    <w:rsid w:val="00BD276E"/>
    <w:rsid w:val="00BD46B5"/>
    <w:rsid w:val="00BD7163"/>
    <w:rsid w:val="00BD74F5"/>
    <w:rsid w:val="00BD75F3"/>
    <w:rsid w:val="00BD7ABB"/>
    <w:rsid w:val="00BE0B72"/>
    <w:rsid w:val="00BE17CB"/>
    <w:rsid w:val="00BE1A16"/>
    <w:rsid w:val="00BE2159"/>
    <w:rsid w:val="00BE27B4"/>
    <w:rsid w:val="00BE426F"/>
    <w:rsid w:val="00BE5BE8"/>
    <w:rsid w:val="00BE6A6E"/>
    <w:rsid w:val="00BE7BAF"/>
    <w:rsid w:val="00BF08F3"/>
    <w:rsid w:val="00BF0AFE"/>
    <w:rsid w:val="00BF0F5D"/>
    <w:rsid w:val="00BF1D98"/>
    <w:rsid w:val="00BF2F2C"/>
    <w:rsid w:val="00BF3A51"/>
    <w:rsid w:val="00BF3CD1"/>
    <w:rsid w:val="00BF405F"/>
    <w:rsid w:val="00BF5608"/>
    <w:rsid w:val="00BF568C"/>
    <w:rsid w:val="00BF69C6"/>
    <w:rsid w:val="00C0006F"/>
    <w:rsid w:val="00C003A9"/>
    <w:rsid w:val="00C010FA"/>
    <w:rsid w:val="00C01D2E"/>
    <w:rsid w:val="00C021A3"/>
    <w:rsid w:val="00C02223"/>
    <w:rsid w:val="00C0236E"/>
    <w:rsid w:val="00C02DAF"/>
    <w:rsid w:val="00C04086"/>
    <w:rsid w:val="00C051F4"/>
    <w:rsid w:val="00C05824"/>
    <w:rsid w:val="00C064D2"/>
    <w:rsid w:val="00C0748E"/>
    <w:rsid w:val="00C075A0"/>
    <w:rsid w:val="00C07902"/>
    <w:rsid w:val="00C10487"/>
    <w:rsid w:val="00C11714"/>
    <w:rsid w:val="00C11879"/>
    <w:rsid w:val="00C11966"/>
    <w:rsid w:val="00C12111"/>
    <w:rsid w:val="00C1347B"/>
    <w:rsid w:val="00C141E0"/>
    <w:rsid w:val="00C150DE"/>
    <w:rsid w:val="00C150E3"/>
    <w:rsid w:val="00C15C9A"/>
    <w:rsid w:val="00C15DA1"/>
    <w:rsid w:val="00C16B7E"/>
    <w:rsid w:val="00C16D77"/>
    <w:rsid w:val="00C17C8C"/>
    <w:rsid w:val="00C20BC5"/>
    <w:rsid w:val="00C20DE1"/>
    <w:rsid w:val="00C20F30"/>
    <w:rsid w:val="00C210AC"/>
    <w:rsid w:val="00C21C54"/>
    <w:rsid w:val="00C21EEA"/>
    <w:rsid w:val="00C221D9"/>
    <w:rsid w:val="00C2374A"/>
    <w:rsid w:val="00C251E9"/>
    <w:rsid w:val="00C25697"/>
    <w:rsid w:val="00C26F38"/>
    <w:rsid w:val="00C301CB"/>
    <w:rsid w:val="00C318A2"/>
    <w:rsid w:val="00C32114"/>
    <w:rsid w:val="00C336EE"/>
    <w:rsid w:val="00C34B57"/>
    <w:rsid w:val="00C36AE3"/>
    <w:rsid w:val="00C37835"/>
    <w:rsid w:val="00C40245"/>
    <w:rsid w:val="00C40915"/>
    <w:rsid w:val="00C40ADA"/>
    <w:rsid w:val="00C40CEA"/>
    <w:rsid w:val="00C40EE0"/>
    <w:rsid w:val="00C41449"/>
    <w:rsid w:val="00C422D6"/>
    <w:rsid w:val="00C427B8"/>
    <w:rsid w:val="00C430DA"/>
    <w:rsid w:val="00C43DCC"/>
    <w:rsid w:val="00C46FEA"/>
    <w:rsid w:val="00C50621"/>
    <w:rsid w:val="00C5063D"/>
    <w:rsid w:val="00C51DCF"/>
    <w:rsid w:val="00C51E63"/>
    <w:rsid w:val="00C54CE9"/>
    <w:rsid w:val="00C55072"/>
    <w:rsid w:val="00C55F31"/>
    <w:rsid w:val="00C56214"/>
    <w:rsid w:val="00C604EB"/>
    <w:rsid w:val="00C60675"/>
    <w:rsid w:val="00C60B02"/>
    <w:rsid w:val="00C60E4A"/>
    <w:rsid w:val="00C61493"/>
    <w:rsid w:val="00C61D32"/>
    <w:rsid w:val="00C61F3E"/>
    <w:rsid w:val="00C62714"/>
    <w:rsid w:val="00C62BA4"/>
    <w:rsid w:val="00C62D15"/>
    <w:rsid w:val="00C62E2D"/>
    <w:rsid w:val="00C62F4D"/>
    <w:rsid w:val="00C632C3"/>
    <w:rsid w:val="00C632F4"/>
    <w:rsid w:val="00C635A3"/>
    <w:rsid w:val="00C65FE8"/>
    <w:rsid w:val="00C66293"/>
    <w:rsid w:val="00C662DB"/>
    <w:rsid w:val="00C67EB0"/>
    <w:rsid w:val="00C708D8"/>
    <w:rsid w:val="00C71407"/>
    <w:rsid w:val="00C72131"/>
    <w:rsid w:val="00C74A19"/>
    <w:rsid w:val="00C74C68"/>
    <w:rsid w:val="00C75093"/>
    <w:rsid w:val="00C75857"/>
    <w:rsid w:val="00C75ADF"/>
    <w:rsid w:val="00C7697D"/>
    <w:rsid w:val="00C76EA6"/>
    <w:rsid w:val="00C77E99"/>
    <w:rsid w:val="00C80431"/>
    <w:rsid w:val="00C8054D"/>
    <w:rsid w:val="00C812BC"/>
    <w:rsid w:val="00C82D4A"/>
    <w:rsid w:val="00C8373D"/>
    <w:rsid w:val="00C83876"/>
    <w:rsid w:val="00C8557F"/>
    <w:rsid w:val="00C85A34"/>
    <w:rsid w:val="00C86318"/>
    <w:rsid w:val="00C911B2"/>
    <w:rsid w:val="00C91CFC"/>
    <w:rsid w:val="00C9213F"/>
    <w:rsid w:val="00C92A83"/>
    <w:rsid w:val="00C941E2"/>
    <w:rsid w:val="00C951CC"/>
    <w:rsid w:val="00C95ABD"/>
    <w:rsid w:val="00C9618A"/>
    <w:rsid w:val="00C96DC4"/>
    <w:rsid w:val="00C97293"/>
    <w:rsid w:val="00C97CEF"/>
    <w:rsid w:val="00CA22EC"/>
    <w:rsid w:val="00CA23BC"/>
    <w:rsid w:val="00CA2462"/>
    <w:rsid w:val="00CA2DF0"/>
    <w:rsid w:val="00CA309F"/>
    <w:rsid w:val="00CA489F"/>
    <w:rsid w:val="00CA4B6A"/>
    <w:rsid w:val="00CA4E03"/>
    <w:rsid w:val="00CA71BF"/>
    <w:rsid w:val="00CA72BD"/>
    <w:rsid w:val="00CA7368"/>
    <w:rsid w:val="00CA7E01"/>
    <w:rsid w:val="00CB0EE0"/>
    <w:rsid w:val="00CB17E8"/>
    <w:rsid w:val="00CB1815"/>
    <w:rsid w:val="00CB2B96"/>
    <w:rsid w:val="00CB3CCF"/>
    <w:rsid w:val="00CB3D38"/>
    <w:rsid w:val="00CB41CE"/>
    <w:rsid w:val="00CB56DA"/>
    <w:rsid w:val="00CB6137"/>
    <w:rsid w:val="00CB64C6"/>
    <w:rsid w:val="00CB65F6"/>
    <w:rsid w:val="00CB6694"/>
    <w:rsid w:val="00CB739D"/>
    <w:rsid w:val="00CB7639"/>
    <w:rsid w:val="00CB7915"/>
    <w:rsid w:val="00CB7F2C"/>
    <w:rsid w:val="00CC0013"/>
    <w:rsid w:val="00CC02B0"/>
    <w:rsid w:val="00CC247D"/>
    <w:rsid w:val="00CC32AD"/>
    <w:rsid w:val="00CC338D"/>
    <w:rsid w:val="00CC3C90"/>
    <w:rsid w:val="00CC3D52"/>
    <w:rsid w:val="00CC3E43"/>
    <w:rsid w:val="00CC3F29"/>
    <w:rsid w:val="00CC4492"/>
    <w:rsid w:val="00CC65CF"/>
    <w:rsid w:val="00CC6C34"/>
    <w:rsid w:val="00CD10E8"/>
    <w:rsid w:val="00CD2B43"/>
    <w:rsid w:val="00CD3281"/>
    <w:rsid w:val="00CD360E"/>
    <w:rsid w:val="00CD5A78"/>
    <w:rsid w:val="00CD6101"/>
    <w:rsid w:val="00CD61DA"/>
    <w:rsid w:val="00CD6A3B"/>
    <w:rsid w:val="00CE0293"/>
    <w:rsid w:val="00CE03B4"/>
    <w:rsid w:val="00CE1C9F"/>
    <w:rsid w:val="00CE268E"/>
    <w:rsid w:val="00CE4044"/>
    <w:rsid w:val="00CE43F5"/>
    <w:rsid w:val="00CE48C7"/>
    <w:rsid w:val="00CE602C"/>
    <w:rsid w:val="00CE6101"/>
    <w:rsid w:val="00CE67AE"/>
    <w:rsid w:val="00CE6939"/>
    <w:rsid w:val="00CE6D00"/>
    <w:rsid w:val="00CE783B"/>
    <w:rsid w:val="00CE7FCB"/>
    <w:rsid w:val="00CF04BE"/>
    <w:rsid w:val="00CF094B"/>
    <w:rsid w:val="00CF1595"/>
    <w:rsid w:val="00CF15D8"/>
    <w:rsid w:val="00CF184F"/>
    <w:rsid w:val="00CF4187"/>
    <w:rsid w:val="00CF4AD7"/>
    <w:rsid w:val="00CF4D3B"/>
    <w:rsid w:val="00CF5593"/>
    <w:rsid w:val="00CF60A1"/>
    <w:rsid w:val="00CF60CC"/>
    <w:rsid w:val="00CF6538"/>
    <w:rsid w:val="00CF6E7D"/>
    <w:rsid w:val="00CF703A"/>
    <w:rsid w:val="00CF7336"/>
    <w:rsid w:val="00D00105"/>
    <w:rsid w:val="00D00357"/>
    <w:rsid w:val="00D01C3B"/>
    <w:rsid w:val="00D03A5C"/>
    <w:rsid w:val="00D048EC"/>
    <w:rsid w:val="00D052EA"/>
    <w:rsid w:val="00D05A4E"/>
    <w:rsid w:val="00D05D29"/>
    <w:rsid w:val="00D07E2C"/>
    <w:rsid w:val="00D10966"/>
    <w:rsid w:val="00D10A40"/>
    <w:rsid w:val="00D11E56"/>
    <w:rsid w:val="00D129EC"/>
    <w:rsid w:val="00D129F0"/>
    <w:rsid w:val="00D12A1B"/>
    <w:rsid w:val="00D12B5B"/>
    <w:rsid w:val="00D1444F"/>
    <w:rsid w:val="00D145FA"/>
    <w:rsid w:val="00D14858"/>
    <w:rsid w:val="00D14A9F"/>
    <w:rsid w:val="00D15D7E"/>
    <w:rsid w:val="00D16B2B"/>
    <w:rsid w:val="00D16BAC"/>
    <w:rsid w:val="00D17220"/>
    <w:rsid w:val="00D1728C"/>
    <w:rsid w:val="00D20539"/>
    <w:rsid w:val="00D215CE"/>
    <w:rsid w:val="00D216A9"/>
    <w:rsid w:val="00D21CE2"/>
    <w:rsid w:val="00D238A8"/>
    <w:rsid w:val="00D2673C"/>
    <w:rsid w:val="00D26941"/>
    <w:rsid w:val="00D271A4"/>
    <w:rsid w:val="00D2723C"/>
    <w:rsid w:val="00D276E6"/>
    <w:rsid w:val="00D27B1C"/>
    <w:rsid w:val="00D27B78"/>
    <w:rsid w:val="00D304EE"/>
    <w:rsid w:val="00D31F70"/>
    <w:rsid w:val="00D3202A"/>
    <w:rsid w:val="00D328A2"/>
    <w:rsid w:val="00D32B83"/>
    <w:rsid w:val="00D342E3"/>
    <w:rsid w:val="00D34D06"/>
    <w:rsid w:val="00D34FF0"/>
    <w:rsid w:val="00D35A30"/>
    <w:rsid w:val="00D35D56"/>
    <w:rsid w:val="00D364F0"/>
    <w:rsid w:val="00D364FC"/>
    <w:rsid w:val="00D36C15"/>
    <w:rsid w:val="00D400ED"/>
    <w:rsid w:val="00D405AF"/>
    <w:rsid w:val="00D40CAD"/>
    <w:rsid w:val="00D4131B"/>
    <w:rsid w:val="00D415C0"/>
    <w:rsid w:val="00D41FDC"/>
    <w:rsid w:val="00D43E23"/>
    <w:rsid w:val="00D43FAC"/>
    <w:rsid w:val="00D447B2"/>
    <w:rsid w:val="00D456B3"/>
    <w:rsid w:val="00D457BF"/>
    <w:rsid w:val="00D463E3"/>
    <w:rsid w:val="00D474CE"/>
    <w:rsid w:val="00D47593"/>
    <w:rsid w:val="00D50B2F"/>
    <w:rsid w:val="00D513B3"/>
    <w:rsid w:val="00D51F40"/>
    <w:rsid w:val="00D52CEB"/>
    <w:rsid w:val="00D53644"/>
    <w:rsid w:val="00D5550C"/>
    <w:rsid w:val="00D55759"/>
    <w:rsid w:val="00D55BE6"/>
    <w:rsid w:val="00D55ED7"/>
    <w:rsid w:val="00D56000"/>
    <w:rsid w:val="00D61D3F"/>
    <w:rsid w:val="00D620A3"/>
    <w:rsid w:val="00D62D8E"/>
    <w:rsid w:val="00D6447B"/>
    <w:rsid w:val="00D644C8"/>
    <w:rsid w:val="00D644E5"/>
    <w:rsid w:val="00D648BB"/>
    <w:rsid w:val="00D65C09"/>
    <w:rsid w:val="00D65CD8"/>
    <w:rsid w:val="00D67793"/>
    <w:rsid w:val="00D67CCD"/>
    <w:rsid w:val="00D708AD"/>
    <w:rsid w:val="00D70C4F"/>
    <w:rsid w:val="00D70E9A"/>
    <w:rsid w:val="00D71838"/>
    <w:rsid w:val="00D71D03"/>
    <w:rsid w:val="00D71D2B"/>
    <w:rsid w:val="00D72059"/>
    <w:rsid w:val="00D73FF4"/>
    <w:rsid w:val="00D74E6C"/>
    <w:rsid w:val="00D76299"/>
    <w:rsid w:val="00D770AD"/>
    <w:rsid w:val="00D779FA"/>
    <w:rsid w:val="00D80819"/>
    <w:rsid w:val="00D80DCA"/>
    <w:rsid w:val="00D81824"/>
    <w:rsid w:val="00D81F16"/>
    <w:rsid w:val="00D82007"/>
    <w:rsid w:val="00D82983"/>
    <w:rsid w:val="00D82A04"/>
    <w:rsid w:val="00D83901"/>
    <w:rsid w:val="00D83A40"/>
    <w:rsid w:val="00D83C8F"/>
    <w:rsid w:val="00D8543E"/>
    <w:rsid w:val="00D8562A"/>
    <w:rsid w:val="00D85D7C"/>
    <w:rsid w:val="00D86411"/>
    <w:rsid w:val="00D8664F"/>
    <w:rsid w:val="00D8706E"/>
    <w:rsid w:val="00D87471"/>
    <w:rsid w:val="00D8756E"/>
    <w:rsid w:val="00D90B7C"/>
    <w:rsid w:val="00D90BA7"/>
    <w:rsid w:val="00D91595"/>
    <w:rsid w:val="00D9176D"/>
    <w:rsid w:val="00D92AA1"/>
    <w:rsid w:val="00D92BBB"/>
    <w:rsid w:val="00D92D4D"/>
    <w:rsid w:val="00D92F27"/>
    <w:rsid w:val="00D9490F"/>
    <w:rsid w:val="00D950AC"/>
    <w:rsid w:val="00D95A1D"/>
    <w:rsid w:val="00D9674C"/>
    <w:rsid w:val="00D96BE6"/>
    <w:rsid w:val="00D97166"/>
    <w:rsid w:val="00D97BE2"/>
    <w:rsid w:val="00DA0868"/>
    <w:rsid w:val="00DA128E"/>
    <w:rsid w:val="00DA1ABC"/>
    <w:rsid w:val="00DA2330"/>
    <w:rsid w:val="00DA2F69"/>
    <w:rsid w:val="00DA3A2E"/>
    <w:rsid w:val="00DA3CCD"/>
    <w:rsid w:val="00DA41D4"/>
    <w:rsid w:val="00DA454F"/>
    <w:rsid w:val="00DA46A5"/>
    <w:rsid w:val="00DA4ABB"/>
    <w:rsid w:val="00DA4DBF"/>
    <w:rsid w:val="00DA5C47"/>
    <w:rsid w:val="00DA6169"/>
    <w:rsid w:val="00DA6CB3"/>
    <w:rsid w:val="00DA75C7"/>
    <w:rsid w:val="00DB087A"/>
    <w:rsid w:val="00DB0DC3"/>
    <w:rsid w:val="00DB10C7"/>
    <w:rsid w:val="00DB3364"/>
    <w:rsid w:val="00DB43F5"/>
    <w:rsid w:val="00DB4C8D"/>
    <w:rsid w:val="00DB5095"/>
    <w:rsid w:val="00DB5777"/>
    <w:rsid w:val="00DB58AC"/>
    <w:rsid w:val="00DB7FF8"/>
    <w:rsid w:val="00DC00BC"/>
    <w:rsid w:val="00DC0F4A"/>
    <w:rsid w:val="00DC1D74"/>
    <w:rsid w:val="00DC21A9"/>
    <w:rsid w:val="00DC3F16"/>
    <w:rsid w:val="00DC3F9B"/>
    <w:rsid w:val="00DC5167"/>
    <w:rsid w:val="00DC6711"/>
    <w:rsid w:val="00DC6C89"/>
    <w:rsid w:val="00DC6DB5"/>
    <w:rsid w:val="00DC7E6C"/>
    <w:rsid w:val="00DD0BA4"/>
    <w:rsid w:val="00DD16D9"/>
    <w:rsid w:val="00DD1930"/>
    <w:rsid w:val="00DD1B3B"/>
    <w:rsid w:val="00DD1B9F"/>
    <w:rsid w:val="00DD1C61"/>
    <w:rsid w:val="00DD1FC7"/>
    <w:rsid w:val="00DD20E5"/>
    <w:rsid w:val="00DD4418"/>
    <w:rsid w:val="00DD4A02"/>
    <w:rsid w:val="00DD4C35"/>
    <w:rsid w:val="00DD4C6A"/>
    <w:rsid w:val="00DD6522"/>
    <w:rsid w:val="00DD68E6"/>
    <w:rsid w:val="00DD7EB7"/>
    <w:rsid w:val="00DE092F"/>
    <w:rsid w:val="00DE12CA"/>
    <w:rsid w:val="00DE1F29"/>
    <w:rsid w:val="00DE2F2F"/>
    <w:rsid w:val="00DE3046"/>
    <w:rsid w:val="00DE4B94"/>
    <w:rsid w:val="00DE4F22"/>
    <w:rsid w:val="00DE505C"/>
    <w:rsid w:val="00DE53A5"/>
    <w:rsid w:val="00DE653F"/>
    <w:rsid w:val="00DE65A4"/>
    <w:rsid w:val="00DF0C33"/>
    <w:rsid w:val="00DF1143"/>
    <w:rsid w:val="00DF19BA"/>
    <w:rsid w:val="00DF258E"/>
    <w:rsid w:val="00DF2F1C"/>
    <w:rsid w:val="00DF2F21"/>
    <w:rsid w:val="00DF3276"/>
    <w:rsid w:val="00DF3495"/>
    <w:rsid w:val="00DF5195"/>
    <w:rsid w:val="00DF6305"/>
    <w:rsid w:val="00DF6D1F"/>
    <w:rsid w:val="00DF72B0"/>
    <w:rsid w:val="00DF73E1"/>
    <w:rsid w:val="00E004C0"/>
    <w:rsid w:val="00E01D6D"/>
    <w:rsid w:val="00E01E5F"/>
    <w:rsid w:val="00E028EF"/>
    <w:rsid w:val="00E045C2"/>
    <w:rsid w:val="00E05A78"/>
    <w:rsid w:val="00E05E08"/>
    <w:rsid w:val="00E05F6F"/>
    <w:rsid w:val="00E06194"/>
    <w:rsid w:val="00E063D0"/>
    <w:rsid w:val="00E067AD"/>
    <w:rsid w:val="00E108A0"/>
    <w:rsid w:val="00E10C99"/>
    <w:rsid w:val="00E116BF"/>
    <w:rsid w:val="00E11D4E"/>
    <w:rsid w:val="00E14E04"/>
    <w:rsid w:val="00E14EDD"/>
    <w:rsid w:val="00E152DF"/>
    <w:rsid w:val="00E16081"/>
    <w:rsid w:val="00E1629B"/>
    <w:rsid w:val="00E166A4"/>
    <w:rsid w:val="00E1736D"/>
    <w:rsid w:val="00E201E5"/>
    <w:rsid w:val="00E212FE"/>
    <w:rsid w:val="00E2187E"/>
    <w:rsid w:val="00E21C08"/>
    <w:rsid w:val="00E2402E"/>
    <w:rsid w:val="00E2416D"/>
    <w:rsid w:val="00E245D4"/>
    <w:rsid w:val="00E246A8"/>
    <w:rsid w:val="00E250D2"/>
    <w:rsid w:val="00E250DD"/>
    <w:rsid w:val="00E25846"/>
    <w:rsid w:val="00E2725E"/>
    <w:rsid w:val="00E30502"/>
    <w:rsid w:val="00E30AEF"/>
    <w:rsid w:val="00E32847"/>
    <w:rsid w:val="00E3365B"/>
    <w:rsid w:val="00E337A1"/>
    <w:rsid w:val="00E33C41"/>
    <w:rsid w:val="00E35061"/>
    <w:rsid w:val="00E36687"/>
    <w:rsid w:val="00E37EB9"/>
    <w:rsid w:val="00E41808"/>
    <w:rsid w:val="00E41A12"/>
    <w:rsid w:val="00E42475"/>
    <w:rsid w:val="00E42D94"/>
    <w:rsid w:val="00E42DBC"/>
    <w:rsid w:val="00E42F40"/>
    <w:rsid w:val="00E43B43"/>
    <w:rsid w:val="00E45BBA"/>
    <w:rsid w:val="00E46F09"/>
    <w:rsid w:val="00E4797C"/>
    <w:rsid w:val="00E47F21"/>
    <w:rsid w:val="00E5015C"/>
    <w:rsid w:val="00E5082E"/>
    <w:rsid w:val="00E50B8C"/>
    <w:rsid w:val="00E50BD5"/>
    <w:rsid w:val="00E50E05"/>
    <w:rsid w:val="00E510F9"/>
    <w:rsid w:val="00E526D3"/>
    <w:rsid w:val="00E540E6"/>
    <w:rsid w:val="00E54478"/>
    <w:rsid w:val="00E54B95"/>
    <w:rsid w:val="00E55D35"/>
    <w:rsid w:val="00E56507"/>
    <w:rsid w:val="00E568A5"/>
    <w:rsid w:val="00E56AB9"/>
    <w:rsid w:val="00E5743C"/>
    <w:rsid w:val="00E57F58"/>
    <w:rsid w:val="00E60916"/>
    <w:rsid w:val="00E60F1A"/>
    <w:rsid w:val="00E61367"/>
    <w:rsid w:val="00E619A5"/>
    <w:rsid w:val="00E627E3"/>
    <w:rsid w:val="00E62B19"/>
    <w:rsid w:val="00E6301B"/>
    <w:rsid w:val="00E632CA"/>
    <w:rsid w:val="00E63813"/>
    <w:rsid w:val="00E6399B"/>
    <w:rsid w:val="00E65749"/>
    <w:rsid w:val="00E65C55"/>
    <w:rsid w:val="00E65D7E"/>
    <w:rsid w:val="00E66711"/>
    <w:rsid w:val="00E66EEA"/>
    <w:rsid w:val="00E670BD"/>
    <w:rsid w:val="00E67623"/>
    <w:rsid w:val="00E676A3"/>
    <w:rsid w:val="00E67AA4"/>
    <w:rsid w:val="00E67F4D"/>
    <w:rsid w:val="00E702FC"/>
    <w:rsid w:val="00E70524"/>
    <w:rsid w:val="00E70EBB"/>
    <w:rsid w:val="00E718B1"/>
    <w:rsid w:val="00E73526"/>
    <w:rsid w:val="00E7506D"/>
    <w:rsid w:val="00E7646C"/>
    <w:rsid w:val="00E76BF0"/>
    <w:rsid w:val="00E77852"/>
    <w:rsid w:val="00E77DEE"/>
    <w:rsid w:val="00E80B9D"/>
    <w:rsid w:val="00E81130"/>
    <w:rsid w:val="00E813E9"/>
    <w:rsid w:val="00E81786"/>
    <w:rsid w:val="00E82525"/>
    <w:rsid w:val="00E83527"/>
    <w:rsid w:val="00E83FF5"/>
    <w:rsid w:val="00E841F3"/>
    <w:rsid w:val="00E84D13"/>
    <w:rsid w:val="00E84D50"/>
    <w:rsid w:val="00E8594E"/>
    <w:rsid w:val="00E85C4E"/>
    <w:rsid w:val="00E85CEB"/>
    <w:rsid w:val="00E85F10"/>
    <w:rsid w:val="00E864D0"/>
    <w:rsid w:val="00E87567"/>
    <w:rsid w:val="00E87B25"/>
    <w:rsid w:val="00E90EB5"/>
    <w:rsid w:val="00E926D4"/>
    <w:rsid w:val="00E9318D"/>
    <w:rsid w:val="00E93F96"/>
    <w:rsid w:val="00E95D1C"/>
    <w:rsid w:val="00E95EA1"/>
    <w:rsid w:val="00E96387"/>
    <w:rsid w:val="00E975F7"/>
    <w:rsid w:val="00EA06BE"/>
    <w:rsid w:val="00EA0DA2"/>
    <w:rsid w:val="00EA0EAF"/>
    <w:rsid w:val="00EA1608"/>
    <w:rsid w:val="00EA3E64"/>
    <w:rsid w:val="00EA61E4"/>
    <w:rsid w:val="00EA633F"/>
    <w:rsid w:val="00EA70FD"/>
    <w:rsid w:val="00EA7631"/>
    <w:rsid w:val="00EA76FA"/>
    <w:rsid w:val="00EA7AED"/>
    <w:rsid w:val="00EB0949"/>
    <w:rsid w:val="00EB0E38"/>
    <w:rsid w:val="00EB0F49"/>
    <w:rsid w:val="00EB1716"/>
    <w:rsid w:val="00EB1FF1"/>
    <w:rsid w:val="00EB262A"/>
    <w:rsid w:val="00EB3FD0"/>
    <w:rsid w:val="00EB57FB"/>
    <w:rsid w:val="00EB5E1C"/>
    <w:rsid w:val="00EB5F63"/>
    <w:rsid w:val="00EB6CD6"/>
    <w:rsid w:val="00EB6E50"/>
    <w:rsid w:val="00EC125D"/>
    <w:rsid w:val="00EC13B7"/>
    <w:rsid w:val="00EC1A10"/>
    <w:rsid w:val="00EC1B70"/>
    <w:rsid w:val="00EC304F"/>
    <w:rsid w:val="00EC3C28"/>
    <w:rsid w:val="00EC3DE9"/>
    <w:rsid w:val="00EC3E0A"/>
    <w:rsid w:val="00EC5A84"/>
    <w:rsid w:val="00EC64CE"/>
    <w:rsid w:val="00EC6C14"/>
    <w:rsid w:val="00EC72E9"/>
    <w:rsid w:val="00EC75E0"/>
    <w:rsid w:val="00ED194C"/>
    <w:rsid w:val="00ED2BC7"/>
    <w:rsid w:val="00ED44B3"/>
    <w:rsid w:val="00ED4CF3"/>
    <w:rsid w:val="00ED4D5B"/>
    <w:rsid w:val="00ED5C12"/>
    <w:rsid w:val="00ED639D"/>
    <w:rsid w:val="00ED7227"/>
    <w:rsid w:val="00ED7B47"/>
    <w:rsid w:val="00ED7EAF"/>
    <w:rsid w:val="00EE215A"/>
    <w:rsid w:val="00EE35EF"/>
    <w:rsid w:val="00EE3B8A"/>
    <w:rsid w:val="00EE3C45"/>
    <w:rsid w:val="00EE3C9D"/>
    <w:rsid w:val="00EE45DB"/>
    <w:rsid w:val="00EE4A06"/>
    <w:rsid w:val="00EE4EDB"/>
    <w:rsid w:val="00EE7CED"/>
    <w:rsid w:val="00EF0451"/>
    <w:rsid w:val="00EF1510"/>
    <w:rsid w:val="00EF1FB7"/>
    <w:rsid w:val="00EF35FE"/>
    <w:rsid w:val="00EF3798"/>
    <w:rsid w:val="00EF6A3D"/>
    <w:rsid w:val="00EF6FFF"/>
    <w:rsid w:val="00EF7091"/>
    <w:rsid w:val="00EF7CF8"/>
    <w:rsid w:val="00F01A15"/>
    <w:rsid w:val="00F05C21"/>
    <w:rsid w:val="00F06D45"/>
    <w:rsid w:val="00F076BB"/>
    <w:rsid w:val="00F10761"/>
    <w:rsid w:val="00F12781"/>
    <w:rsid w:val="00F156C9"/>
    <w:rsid w:val="00F15A60"/>
    <w:rsid w:val="00F1642E"/>
    <w:rsid w:val="00F16EC1"/>
    <w:rsid w:val="00F172E0"/>
    <w:rsid w:val="00F17739"/>
    <w:rsid w:val="00F20E64"/>
    <w:rsid w:val="00F20FE1"/>
    <w:rsid w:val="00F212DB"/>
    <w:rsid w:val="00F21939"/>
    <w:rsid w:val="00F25553"/>
    <w:rsid w:val="00F25641"/>
    <w:rsid w:val="00F30DC0"/>
    <w:rsid w:val="00F31373"/>
    <w:rsid w:val="00F315EC"/>
    <w:rsid w:val="00F318E8"/>
    <w:rsid w:val="00F3190A"/>
    <w:rsid w:val="00F3262D"/>
    <w:rsid w:val="00F3287C"/>
    <w:rsid w:val="00F32E01"/>
    <w:rsid w:val="00F349B9"/>
    <w:rsid w:val="00F35204"/>
    <w:rsid w:val="00F3596C"/>
    <w:rsid w:val="00F36167"/>
    <w:rsid w:val="00F40357"/>
    <w:rsid w:val="00F4060B"/>
    <w:rsid w:val="00F41188"/>
    <w:rsid w:val="00F437E0"/>
    <w:rsid w:val="00F44655"/>
    <w:rsid w:val="00F44729"/>
    <w:rsid w:val="00F44A20"/>
    <w:rsid w:val="00F46023"/>
    <w:rsid w:val="00F47EC8"/>
    <w:rsid w:val="00F513C9"/>
    <w:rsid w:val="00F5242E"/>
    <w:rsid w:val="00F52817"/>
    <w:rsid w:val="00F528B7"/>
    <w:rsid w:val="00F5368F"/>
    <w:rsid w:val="00F53991"/>
    <w:rsid w:val="00F54829"/>
    <w:rsid w:val="00F54D0B"/>
    <w:rsid w:val="00F5534D"/>
    <w:rsid w:val="00F56223"/>
    <w:rsid w:val="00F57226"/>
    <w:rsid w:val="00F60181"/>
    <w:rsid w:val="00F608FF"/>
    <w:rsid w:val="00F60C1D"/>
    <w:rsid w:val="00F60F86"/>
    <w:rsid w:val="00F610DF"/>
    <w:rsid w:val="00F6179F"/>
    <w:rsid w:val="00F64E7B"/>
    <w:rsid w:val="00F6661F"/>
    <w:rsid w:val="00F66705"/>
    <w:rsid w:val="00F66BBB"/>
    <w:rsid w:val="00F66E40"/>
    <w:rsid w:val="00F67DB5"/>
    <w:rsid w:val="00F7046E"/>
    <w:rsid w:val="00F71666"/>
    <w:rsid w:val="00F71AA3"/>
    <w:rsid w:val="00F71ABF"/>
    <w:rsid w:val="00F72C90"/>
    <w:rsid w:val="00F730EB"/>
    <w:rsid w:val="00F73921"/>
    <w:rsid w:val="00F73EA9"/>
    <w:rsid w:val="00F750AE"/>
    <w:rsid w:val="00F764BC"/>
    <w:rsid w:val="00F76529"/>
    <w:rsid w:val="00F765AB"/>
    <w:rsid w:val="00F77440"/>
    <w:rsid w:val="00F7791B"/>
    <w:rsid w:val="00F800D0"/>
    <w:rsid w:val="00F82868"/>
    <w:rsid w:val="00F829ED"/>
    <w:rsid w:val="00F830AA"/>
    <w:rsid w:val="00F83533"/>
    <w:rsid w:val="00F8558D"/>
    <w:rsid w:val="00F85F1F"/>
    <w:rsid w:val="00F86265"/>
    <w:rsid w:val="00F86272"/>
    <w:rsid w:val="00F862B7"/>
    <w:rsid w:val="00F87762"/>
    <w:rsid w:val="00F87BFA"/>
    <w:rsid w:val="00F9021E"/>
    <w:rsid w:val="00F90A38"/>
    <w:rsid w:val="00F90E4C"/>
    <w:rsid w:val="00F91645"/>
    <w:rsid w:val="00F91E98"/>
    <w:rsid w:val="00F92424"/>
    <w:rsid w:val="00F93361"/>
    <w:rsid w:val="00F93606"/>
    <w:rsid w:val="00F944C7"/>
    <w:rsid w:val="00F9453C"/>
    <w:rsid w:val="00F94ACF"/>
    <w:rsid w:val="00F97AE3"/>
    <w:rsid w:val="00FA02AF"/>
    <w:rsid w:val="00FA082E"/>
    <w:rsid w:val="00FA0F2B"/>
    <w:rsid w:val="00FA173A"/>
    <w:rsid w:val="00FA2840"/>
    <w:rsid w:val="00FA2AAE"/>
    <w:rsid w:val="00FA332F"/>
    <w:rsid w:val="00FA4826"/>
    <w:rsid w:val="00FA4F31"/>
    <w:rsid w:val="00FA50DF"/>
    <w:rsid w:val="00FA67CC"/>
    <w:rsid w:val="00FB0BC3"/>
    <w:rsid w:val="00FB0E9C"/>
    <w:rsid w:val="00FB10DC"/>
    <w:rsid w:val="00FB2208"/>
    <w:rsid w:val="00FB2DF3"/>
    <w:rsid w:val="00FB2E04"/>
    <w:rsid w:val="00FB4B51"/>
    <w:rsid w:val="00FB4F68"/>
    <w:rsid w:val="00FB506A"/>
    <w:rsid w:val="00FB52F8"/>
    <w:rsid w:val="00FB5C30"/>
    <w:rsid w:val="00FB6A99"/>
    <w:rsid w:val="00FB7866"/>
    <w:rsid w:val="00FB7A03"/>
    <w:rsid w:val="00FC032C"/>
    <w:rsid w:val="00FC1EC7"/>
    <w:rsid w:val="00FC1F4D"/>
    <w:rsid w:val="00FC1F9C"/>
    <w:rsid w:val="00FC2EE7"/>
    <w:rsid w:val="00FC38FE"/>
    <w:rsid w:val="00FC3B45"/>
    <w:rsid w:val="00FC443A"/>
    <w:rsid w:val="00FC452A"/>
    <w:rsid w:val="00FC4BCF"/>
    <w:rsid w:val="00FC4DD1"/>
    <w:rsid w:val="00FC4DE3"/>
    <w:rsid w:val="00FC56B5"/>
    <w:rsid w:val="00FC58E3"/>
    <w:rsid w:val="00FC5CEF"/>
    <w:rsid w:val="00FC5F7C"/>
    <w:rsid w:val="00FC65DD"/>
    <w:rsid w:val="00FC7AB9"/>
    <w:rsid w:val="00FC7DD5"/>
    <w:rsid w:val="00FC7E0C"/>
    <w:rsid w:val="00FD0723"/>
    <w:rsid w:val="00FD0F77"/>
    <w:rsid w:val="00FD184B"/>
    <w:rsid w:val="00FD192F"/>
    <w:rsid w:val="00FD3897"/>
    <w:rsid w:val="00FD48E0"/>
    <w:rsid w:val="00FD65C6"/>
    <w:rsid w:val="00FD68A3"/>
    <w:rsid w:val="00FE094D"/>
    <w:rsid w:val="00FE0BF6"/>
    <w:rsid w:val="00FE0EF3"/>
    <w:rsid w:val="00FE2377"/>
    <w:rsid w:val="00FE3C0C"/>
    <w:rsid w:val="00FE4D03"/>
    <w:rsid w:val="00FE5EFF"/>
    <w:rsid w:val="00FE7AA5"/>
    <w:rsid w:val="00FE7AC3"/>
    <w:rsid w:val="00FF15D5"/>
    <w:rsid w:val="00FF2549"/>
    <w:rsid w:val="00FF273C"/>
    <w:rsid w:val="00FF27DF"/>
    <w:rsid w:val="00FF2F53"/>
    <w:rsid w:val="00FF3161"/>
    <w:rsid w:val="00FF3450"/>
    <w:rsid w:val="00FF3F37"/>
    <w:rsid w:val="00FF4618"/>
    <w:rsid w:val="00FF5086"/>
    <w:rsid w:val="00FF53BB"/>
    <w:rsid w:val="00FF62CB"/>
    <w:rsid w:val="00FF672A"/>
    <w:rsid w:val="00FF6C7C"/>
    <w:rsid w:val="00FF7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50AD632"/>
  <w15:chartTrackingRefBased/>
  <w15:docId w15:val="{A1A0E209-FEC4-48B8-917A-97748F381A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1143"/>
    <w:pPr>
      <w:widowControl w:val="0"/>
      <w:spacing w:before="100" w:after="100"/>
      <w:jc w:val="both"/>
    </w:pPr>
    <w:rPr>
      <w:rFonts w:ascii="Calibri" w:hAnsi="Calibri"/>
      <w:snapToGrid w:val="0"/>
      <w:sz w:val="22"/>
      <w:lang w:val="es-ES_tradnl" w:eastAsia="es-ES"/>
    </w:rPr>
  </w:style>
  <w:style w:type="paragraph" w:styleId="Ttulo1">
    <w:name w:val="heading 1"/>
    <w:basedOn w:val="Normal"/>
    <w:next w:val="Normal"/>
    <w:link w:val="Ttulo1Car"/>
    <w:qFormat/>
    <w:rsid w:val="0052487C"/>
    <w:pPr>
      <w:numPr>
        <w:numId w:val="2"/>
      </w:numPr>
      <w:outlineLvl w:val="0"/>
    </w:pPr>
    <w:rPr>
      <w:rFonts w:ascii="Trebuchet MS" w:hAnsi="Trebuchet MS"/>
      <w:b/>
    </w:rPr>
  </w:style>
  <w:style w:type="paragraph" w:styleId="Ttulo2">
    <w:name w:val="heading 2"/>
    <w:basedOn w:val="Normal"/>
    <w:next w:val="Normal"/>
    <w:link w:val="Ttulo2Car"/>
    <w:qFormat/>
    <w:rsid w:val="00D770AD"/>
    <w:pPr>
      <w:numPr>
        <w:ilvl w:val="1"/>
        <w:numId w:val="3"/>
      </w:numPr>
      <w:snapToGrid w:val="0"/>
      <w:ind w:left="0" w:firstLine="0"/>
      <w:outlineLvl w:val="1"/>
    </w:pPr>
    <w:rPr>
      <w:rFonts w:ascii="Trebuchet MS" w:hAnsi="Trebuchet MS"/>
      <w:b/>
      <w:snapToGrid/>
    </w:rPr>
  </w:style>
  <w:style w:type="paragraph" w:styleId="Ttulo3">
    <w:name w:val="heading 3"/>
    <w:basedOn w:val="Prrafodelista"/>
    <w:next w:val="Normal"/>
    <w:link w:val="Ttulo3Car"/>
    <w:qFormat/>
    <w:rsid w:val="003503AE"/>
    <w:pPr>
      <w:numPr>
        <w:ilvl w:val="2"/>
        <w:numId w:val="3"/>
      </w:numPr>
      <w:snapToGrid w:val="0"/>
      <w:outlineLvl w:val="2"/>
    </w:pPr>
    <w:rPr>
      <w:rFonts w:ascii="Trebuchet MS" w:hAnsi="Trebuchet MS"/>
      <w:b/>
    </w:rPr>
  </w:style>
  <w:style w:type="paragraph" w:styleId="Ttulo4">
    <w:name w:val="heading 4"/>
    <w:basedOn w:val="Prrafodelista"/>
    <w:next w:val="Normal"/>
    <w:qFormat/>
    <w:rsid w:val="007B59CE"/>
    <w:pPr>
      <w:numPr>
        <w:numId w:val="4"/>
      </w:numPr>
      <w:tabs>
        <w:tab w:val="left" w:pos="1134"/>
      </w:tabs>
      <w:outlineLvl w:val="3"/>
    </w:pPr>
    <w:rPr>
      <w:rFonts w:ascii="Trebuchet MS" w:hAnsi="Trebuchet MS"/>
      <w:b/>
      <w:color w:val="000000"/>
    </w:rPr>
  </w:style>
  <w:style w:type="paragraph" w:styleId="Ttulo5">
    <w:name w:val="heading 5"/>
    <w:basedOn w:val="Normal"/>
    <w:next w:val="Normal"/>
    <w:qFormat/>
    <w:rsid w:val="00E95D1C"/>
    <w:pPr>
      <w:keepNext/>
      <w:numPr>
        <w:ilvl w:val="4"/>
        <w:numId w:val="1"/>
      </w:numPr>
      <w:jc w:val="center"/>
      <w:outlineLvl w:val="4"/>
    </w:pPr>
    <w:rPr>
      <w:rFonts w:ascii="CenturySchoolbookRepriseSSK" w:hAnsi="CenturySchoolbookRepriseSSK"/>
      <w:b/>
    </w:rPr>
  </w:style>
  <w:style w:type="paragraph" w:styleId="Ttulo6">
    <w:name w:val="heading 6"/>
    <w:basedOn w:val="Normal"/>
    <w:next w:val="Normal"/>
    <w:qFormat/>
    <w:rsid w:val="00E95D1C"/>
    <w:pPr>
      <w:keepNext/>
      <w:numPr>
        <w:ilvl w:val="5"/>
        <w:numId w:val="1"/>
      </w:numPr>
      <w:jc w:val="center"/>
      <w:outlineLvl w:val="5"/>
    </w:pPr>
    <w:rPr>
      <w:b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F1143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F1143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F1143"/>
    <w:pPr>
      <w:numPr>
        <w:ilvl w:val="8"/>
        <w:numId w:val="1"/>
      </w:numPr>
      <w:spacing w:before="240" w:after="60"/>
      <w:outlineLvl w:val="8"/>
    </w:pPr>
    <w:rPr>
      <w:rFonts w:ascii="Cambria" w:hAnsi="Cambria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initionTerm">
    <w:name w:val="Definition Term"/>
    <w:basedOn w:val="Normal"/>
    <w:next w:val="DefinitionList"/>
    <w:rsid w:val="00E95D1C"/>
    <w:pPr>
      <w:spacing w:before="0" w:after="0"/>
    </w:pPr>
  </w:style>
  <w:style w:type="paragraph" w:customStyle="1" w:styleId="DefinitionList">
    <w:name w:val="Definition List"/>
    <w:basedOn w:val="Normal"/>
    <w:next w:val="DefinitionTerm"/>
    <w:rsid w:val="00E95D1C"/>
    <w:pPr>
      <w:spacing w:before="0" w:after="0"/>
      <w:ind w:left="360"/>
    </w:pPr>
  </w:style>
  <w:style w:type="character" w:customStyle="1" w:styleId="Definition">
    <w:name w:val="Definition"/>
    <w:rsid w:val="00E95D1C"/>
    <w:rPr>
      <w:i/>
    </w:rPr>
  </w:style>
  <w:style w:type="paragraph" w:customStyle="1" w:styleId="H1">
    <w:name w:val="H1"/>
    <w:basedOn w:val="Normal"/>
    <w:next w:val="Normal"/>
    <w:rsid w:val="00E95D1C"/>
    <w:pPr>
      <w:keepNext/>
      <w:outlineLvl w:val="1"/>
    </w:pPr>
    <w:rPr>
      <w:b/>
      <w:kern w:val="36"/>
      <w:sz w:val="48"/>
    </w:rPr>
  </w:style>
  <w:style w:type="paragraph" w:customStyle="1" w:styleId="H2">
    <w:name w:val="H2"/>
    <w:basedOn w:val="Normal"/>
    <w:next w:val="Normal"/>
    <w:rsid w:val="00E95D1C"/>
    <w:pPr>
      <w:keepNext/>
      <w:outlineLvl w:val="2"/>
    </w:pPr>
    <w:rPr>
      <w:b/>
      <w:sz w:val="36"/>
    </w:rPr>
  </w:style>
  <w:style w:type="paragraph" w:customStyle="1" w:styleId="H3">
    <w:name w:val="H3"/>
    <w:basedOn w:val="Normal"/>
    <w:next w:val="Normal"/>
    <w:rsid w:val="00E95D1C"/>
    <w:pPr>
      <w:keepNext/>
      <w:outlineLvl w:val="3"/>
    </w:pPr>
    <w:rPr>
      <w:b/>
      <w:sz w:val="28"/>
    </w:rPr>
  </w:style>
  <w:style w:type="paragraph" w:customStyle="1" w:styleId="H4">
    <w:name w:val="H4"/>
    <w:basedOn w:val="Normal"/>
    <w:next w:val="Normal"/>
    <w:rsid w:val="00E95D1C"/>
    <w:pPr>
      <w:keepNext/>
      <w:outlineLvl w:val="4"/>
    </w:pPr>
    <w:rPr>
      <w:b/>
    </w:rPr>
  </w:style>
  <w:style w:type="paragraph" w:customStyle="1" w:styleId="H5">
    <w:name w:val="H5"/>
    <w:basedOn w:val="Normal"/>
    <w:next w:val="Normal"/>
    <w:rsid w:val="00E95D1C"/>
    <w:pPr>
      <w:keepNext/>
      <w:outlineLvl w:val="5"/>
    </w:pPr>
    <w:rPr>
      <w:b/>
      <w:sz w:val="20"/>
    </w:rPr>
  </w:style>
  <w:style w:type="paragraph" w:customStyle="1" w:styleId="H6">
    <w:name w:val="H6"/>
    <w:basedOn w:val="Normal"/>
    <w:next w:val="Normal"/>
    <w:rsid w:val="00E95D1C"/>
    <w:pPr>
      <w:keepNext/>
      <w:outlineLvl w:val="6"/>
    </w:pPr>
    <w:rPr>
      <w:b/>
      <w:sz w:val="16"/>
    </w:rPr>
  </w:style>
  <w:style w:type="paragraph" w:customStyle="1" w:styleId="Address">
    <w:name w:val="Address"/>
    <w:basedOn w:val="Normal"/>
    <w:next w:val="Normal"/>
    <w:rsid w:val="00E95D1C"/>
    <w:pPr>
      <w:spacing w:before="0" w:after="0"/>
    </w:pPr>
    <w:rPr>
      <w:i/>
    </w:rPr>
  </w:style>
  <w:style w:type="paragraph" w:customStyle="1" w:styleId="Blockquote">
    <w:name w:val="Blockquote"/>
    <w:basedOn w:val="Normal"/>
    <w:rsid w:val="00E95D1C"/>
    <w:pPr>
      <w:ind w:left="360" w:right="360"/>
    </w:pPr>
  </w:style>
  <w:style w:type="character" w:customStyle="1" w:styleId="CITE">
    <w:name w:val="CITE"/>
    <w:rsid w:val="00E95D1C"/>
    <w:rPr>
      <w:i/>
    </w:rPr>
  </w:style>
  <w:style w:type="character" w:customStyle="1" w:styleId="CODE">
    <w:name w:val="CODE"/>
    <w:rsid w:val="00E95D1C"/>
    <w:rPr>
      <w:rFonts w:ascii="Courier New" w:hAnsi="Courier New"/>
      <w:sz w:val="20"/>
    </w:rPr>
  </w:style>
  <w:style w:type="character" w:styleId="nfasis">
    <w:name w:val="Emphasis"/>
    <w:qFormat/>
    <w:rsid w:val="00E95D1C"/>
    <w:rPr>
      <w:i/>
    </w:rPr>
  </w:style>
  <w:style w:type="character" w:styleId="Hipervnculo">
    <w:name w:val="Hyperlink"/>
    <w:uiPriority w:val="99"/>
    <w:rsid w:val="00E95D1C"/>
    <w:rPr>
      <w:color w:val="0000FF"/>
      <w:u w:val="single"/>
    </w:rPr>
  </w:style>
  <w:style w:type="character" w:styleId="Hipervnculovisitado">
    <w:name w:val="FollowedHyperlink"/>
    <w:semiHidden/>
    <w:rsid w:val="00E95D1C"/>
    <w:rPr>
      <w:color w:val="800080"/>
      <w:u w:val="single"/>
    </w:rPr>
  </w:style>
  <w:style w:type="character" w:customStyle="1" w:styleId="Keyboard">
    <w:name w:val="Keyboard"/>
    <w:rsid w:val="00E95D1C"/>
    <w:rPr>
      <w:rFonts w:ascii="Courier New" w:hAnsi="Courier New"/>
      <w:b/>
      <w:sz w:val="20"/>
    </w:rPr>
  </w:style>
  <w:style w:type="paragraph" w:customStyle="1" w:styleId="Preformatted">
    <w:name w:val="Preformatted"/>
    <w:basedOn w:val="Normal"/>
    <w:rsid w:val="00E95D1C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before="0" w:after="0"/>
    </w:pPr>
    <w:rPr>
      <w:rFonts w:ascii="Courier New" w:hAnsi="Courier New"/>
      <w:sz w:val="20"/>
    </w:rPr>
  </w:style>
  <w:style w:type="paragraph" w:customStyle="1" w:styleId="z-BottomofForm">
    <w:name w:val="z-Bottom of Form"/>
    <w:next w:val="Normal"/>
    <w:hidden/>
    <w:rsid w:val="00E95D1C"/>
    <w:pPr>
      <w:widowControl w:val="0"/>
      <w:pBdr>
        <w:top w:val="double" w:sz="2" w:space="0" w:color="000000"/>
      </w:pBdr>
      <w:jc w:val="center"/>
    </w:pPr>
    <w:rPr>
      <w:rFonts w:ascii="Arial" w:hAnsi="Arial"/>
      <w:snapToGrid w:val="0"/>
      <w:vanish/>
      <w:sz w:val="16"/>
      <w:lang w:val="es-ES_tradnl" w:eastAsia="es-ES"/>
    </w:rPr>
  </w:style>
  <w:style w:type="paragraph" w:customStyle="1" w:styleId="z-TopofForm">
    <w:name w:val="z-Top of Form"/>
    <w:next w:val="Normal"/>
    <w:hidden/>
    <w:rsid w:val="00E95D1C"/>
    <w:pPr>
      <w:widowControl w:val="0"/>
      <w:pBdr>
        <w:bottom w:val="double" w:sz="2" w:space="0" w:color="000000"/>
      </w:pBdr>
      <w:jc w:val="center"/>
    </w:pPr>
    <w:rPr>
      <w:rFonts w:ascii="Arial" w:hAnsi="Arial"/>
      <w:snapToGrid w:val="0"/>
      <w:vanish/>
      <w:sz w:val="16"/>
      <w:lang w:val="es-ES_tradnl" w:eastAsia="es-ES"/>
    </w:rPr>
  </w:style>
  <w:style w:type="character" w:customStyle="1" w:styleId="Sample">
    <w:name w:val="Sample"/>
    <w:rsid w:val="00E95D1C"/>
    <w:rPr>
      <w:rFonts w:ascii="Courier New" w:hAnsi="Courier New"/>
    </w:rPr>
  </w:style>
  <w:style w:type="character" w:styleId="Fuerte">
    <w:name w:val="Strong"/>
    <w:qFormat/>
    <w:rsid w:val="00E95D1C"/>
    <w:rPr>
      <w:b/>
    </w:rPr>
  </w:style>
  <w:style w:type="character" w:customStyle="1" w:styleId="Typewriter">
    <w:name w:val="Typewriter"/>
    <w:rsid w:val="00E95D1C"/>
    <w:rPr>
      <w:rFonts w:ascii="Courier New" w:hAnsi="Courier New"/>
      <w:sz w:val="20"/>
    </w:rPr>
  </w:style>
  <w:style w:type="character" w:customStyle="1" w:styleId="Variable">
    <w:name w:val="Variable"/>
    <w:rsid w:val="00E95D1C"/>
    <w:rPr>
      <w:i/>
    </w:rPr>
  </w:style>
  <w:style w:type="character" w:customStyle="1" w:styleId="HTMLMarkup">
    <w:name w:val="HTML Markup"/>
    <w:rsid w:val="00E95D1C"/>
    <w:rPr>
      <w:vanish/>
      <w:color w:val="FF0000"/>
    </w:rPr>
  </w:style>
  <w:style w:type="character" w:customStyle="1" w:styleId="Comment">
    <w:name w:val="Comment"/>
    <w:rsid w:val="00E95D1C"/>
    <w:rPr>
      <w:vanish/>
    </w:rPr>
  </w:style>
  <w:style w:type="paragraph" w:customStyle="1" w:styleId="Epgrafe">
    <w:name w:val="Epígrafe"/>
    <w:basedOn w:val="Normal"/>
    <w:next w:val="Normal"/>
    <w:qFormat/>
    <w:rsid w:val="00E95D1C"/>
    <w:pPr>
      <w:jc w:val="center"/>
    </w:pPr>
    <w:rPr>
      <w:b/>
    </w:rPr>
  </w:style>
  <w:style w:type="paragraph" w:styleId="Encabezado">
    <w:name w:val="header"/>
    <w:basedOn w:val="Normal"/>
    <w:link w:val="EncabezadoCar"/>
    <w:uiPriority w:val="99"/>
    <w:rsid w:val="00E95D1C"/>
    <w:pPr>
      <w:tabs>
        <w:tab w:val="center" w:pos="4252"/>
        <w:tab w:val="right" w:pos="8504"/>
      </w:tabs>
    </w:pPr>
    <w:rPr>
      <w:rFonts w:ascii="Times New Roman" w:hAnsi="Times New Roman"/>
      <w:sz w:val="24"/>
    </w:rPr>
  </w:style>
  <w:style w:type="paragraph" w:styleId="Piedepgina">
    <w:name w:val="footer"/>
    <w:basedOn w:val="Normal"/>
    <w:link w:val="PiedepginaCar"/>
    <w:uiPriority w:val="99"/>
    <w:rsid w:val="00E95D1C"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semiHidden/>
    <w:rsid w:val="00E95D1C"/>
    <w:rPr>
      <w:rFonts w:ascii="CenturySchoolbookRepriseSSK" w:hAnsi="CenturySchoolbookRepriseSSK"/>
    </w:rPr>
  </w:style>
  <w:style w:type="paragraph" w:styleId="Sangradetextonormal">
    <w:name w:val="Body Text Indent"/>
    <w:basedOn w:val="Normal"/>
    <w:semiHidden/>
    <w:rsid w:val="00E95D1C"/>
    <w:pPr>
      <w:ind w:left="720"/>
    </w:pPr>
  </w:style>
  <w:style w:type="character" w:styleId="Nmerodepgina">
    <w:name w:val="page number"/>
    <w:basedOn w:val="Fuentedeprrafopredeter"/>
    <w:semiHidden/>
    <w:rsid w:val="00E95D1C"/>
  </w:style>
  <w:style w:type="paragraph" w:styleId="Sangra2detindependiente">
    <w:name w:val="Body Text Indent 2"/>
    <w:basedOn w:val="Normal"/>
    <w:semiHidden/>
    <w:rsid w:val="00E95D1C"/>
    <w:pPr>
      <w:ind w:left="720"/>
    </w:pPr>
    <w:rPr>
      <w:rFonts w:ascii="CenturySchoolbookRepriseSSK" w:hAnsi="CenturySchoolbookRepriseSSK"/>
    </w:rPr>
  </w:style>
  <w:style w:type="paragraph" w:customStyle="1" w:styleId="Ttulo10">
    <w:name w:val="Título1"/>
    <w:basedOn w:val="Normal"/>
    <w:link w:val="TtuloCar"/>
    <w:qFormat/>
    <w:rsid w:val="00E95D1C"/>
    <w:pPr>
      <w:widowControl/>
      <w:spacing w:before="0" w:after="0"/>
      <w:jc w:val="center"/>
    </w:pPr>
    <w:rPr>
      <w:rFonts w:ascii="Arial" w:hAnsi="Arial"/>
      <w:snapToGrid/>
      <w:lang w:val="es-ES"/>
    </w:rPr>
  </w:style>
  <w:style w:type="character" w:customStyle="1" w:styleId="EncabezadoCar">
    <w:name w:val="Encabezado Car"/>
    <w:link w:val="Encabezado"/>
    <w:uiPriority w:val="99"/>
    <w:rsid w:val="00986D31"/>
    <w:rPr>
      <w:snapToGrid w:val="0"/>
      <w:sz w:val="24"/>
      <w:lang w:val="es-ES_tradnl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86D31"/>
    <w:pPr>
      <w:spacing w:before="0" w:after="0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986D31"/>
    <w:rPr>
      <w:rFonts w:ascii="Tahoma" w:hAnsi="Tahoma" w:cs="Tahoma"/>
      <w:snapToGrid w:val="0"/>
      <w:sz w:val="16"/>
      <w:szCs w:val="16"/>
      <w:lang w:val="es-ES_tradnl" w:eastAsia="es-ES"/>
    </w:rPr>
  </w:style>
  <w:style w:type="character" w:customStyle="1" w:styleId="Ttulo7Car">
    <w:name w:val="Título 7 Car"/>
    <w:link w:val="Ttulo7"/>
    <w:uiPriority w:val="9"/>
    <w:semiHidden/>
    <w:rsid w:val="00DF1143"/>
    <w:rPr>
      <w:rFonts w:ascii="Calibri" w:hAnsi="Calibri"/>
      <w:snapToGrid w:val="0"/>
      <w:sz w:val="24"/>
      <w:szCs w:val="24"/>
      <w:lang w:val="es-ES_tradnl" w:eastAsia="es-ES"/>
    </w:rPr>
  </w:style>
  <w:style w:type="character" w:customStyle="1" w:styleId="Ttulo8Car">
    <w:name w:val="Título 8 Car"/>
    <w:link w:val="Ttulo8"/>
    <w:uiPriority w:val="9"/>
    <w:semiHidden/>
    <w:rsid w:val="00DF1143"/>
    <w:rPr>
      <w:rFonts w:ascii="Calibri" w:hAnsi="Calibri"/>
      <w:i/>
      <w:iCs/>
      <w:snapToGrid w:val="0"/>
      <w:sz w:val="24"/>
      <w:szCs w:val="24"/>
      <w:lang w:val="es-ES_tradnl" w:eastAsia="es-ES"/>
    </w:rPr>
  </w:style>
  <w:style w:type="character" w:customStyle="1" w:styleId="Ttulo9Car">
    <w:name w:val="Título 9 Car"/>
    <w:link w:val="Ttulo9"/>
    <w:uiPriority w:val="9"/>
    <w:semiHidden/>
    <w:rsid w:val="00DF1143"/>
    <w:rPr>
      <w:rFonts w:ascii="Cambria" w:hAnsi="Cambria"/>
      <w:snapToGrid w:val="0"/>
      <w:sz w:val="22"/>
      <w:szCs w:val="22"/>
      <w:lang w:val="es-ES_tradnl" w:eastAsia="es-ES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486114"/>
    <w:pPr>
      <w:keepLines/>
      <w:widowControl/>
      <w:spacing w:before="480" w:after="0" w:line="276" w:lineRule="auto"/>
      <w:jc w:val="left"/>
      <w:outlineLvl w:val="9"/>
    </w:pPr>
    <w:rPr>
      <w:bCs/>
      <w:snapToGrid/>
      <w:color w:val="365F91"/>
      <w:sz w:val="28"/>
      <w:szCs w:val="28"/>
      <w:lang w:val="es-ES"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486114"/>
  </w:style>
  <w:style w:type="paragraph" w:styleId="TDC2">
    <w:name w:val="toc 2"/>
    <w:basedOn w:val="Normal"/>
    <w:next w:val="Normal"/>
    <w:autoRedefine/>
    <w:uiPriority w:val="39"/>
    <w:unhideWhenUsed/>
    <w:rsid w:val="00F54D0B"/>
    <w:pPr>
      <w:tabs>
        <w:tab w:val="left" w:pos="709"/>
        <w:tab w:val="right" w:leader="dot" w:pos="10206"/>
      </w:tabs>
    </w:pPr>
  </w:style>
  <w:style w:type="paragraph" w:styleId="TDC3">
    <w:name w:val="toc 3"/>
    <w:basedOn w:val="Normal"/>
    <w:next w:val="Normal"/>
    <w:autoRedefine/>
    <w:uiPriority w:val="39"/>
    <w:unhideWhenUsed/>
    <w:rsid w:val="00F54D0B"/>
    <w:pPr>
      <w:tabs>
        <w:tab w:val="left" w:pos="709"/>
        <w:tab w:val="right" w:leader="dot" w:pos="10206"/>
      </w:tabs>
    </w:p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486114"/>
    <w:rPr>
      <w:rFonts w:ascii="Tahoma" w:hAnsi="Tahoma"/>
      <w:sz w:val="16"/>
      <w:szCs w:val="16"/>
    </w:rPr>
  </w:style>
  <w:style w:type="character" w:customStyle="1" w:styleId="MapadeldocumentoCar">
    <w:name w:val="Mapa del documento Car"/>
    <w:link w:val="Mapadeldocumento"/>
    <w:uiPriority w:val="99"/>
    <w:semiHidden/>
    <w:rsid w:val="00486114"/>
    <w:rPr>
      <w:rFonts w:ascii="Tahoma" w:hAnsi="Tahoma" w:cs="Tahoma"/>
      <w:snapToGrid w:val="0"/>
      <w:sz w:val="16"/>
      <w:szCs w:val="16"/>
      <w:lang w:val="es-ES_tradnl" w:eastAsia="es-ES"/>
    </w:rPr>
  </w:style>
  <w:style w:type="character" w:customStyle="1" w:styleId="PiedepginaCar">
    <w:name w:val="Pie de página Car"/>
    <w:link w:val="Piedepgina"/>
    <w:uiPriority w:val="99"/>
    <w:rsid w:val="00367BED"/>
    <w:rPr>
      <w:rFonts w:ascii="Calibri" w:hAnsi="Calibri"/>
      <w:snapToGrid w:val="0"/>
      <w:sz w:val="22"/>
      <w:lang w:val="es-ES_tradnl" w:eastAsia="es-ES"/>
    </w:rPr>
  </w:style>
  <w:style w:type="table" w:styleId="Tablaconcuadrcula">
    <w:name w:val="Table Grid"/>
    <w:basedOn w:val="Tablanormal"/>
    <w:uiPriority w:val="59"/>
    <w:rsid w:val="00694D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link w:val="SinespaciadoCar"/>
    <w:uiPriority w:val="1"/>
    <w:qFormat/>
    <w:rsid w:val="001A3525"/>
    <w:rPr>
      <w:rFonts w:ascii="Calibri" w:hAnsi="Calibri"/>
      <w:sz w:val="22"/>
      <w:szCs w:val="22"/>
      <w:lang w:val="es-ES" w:eastAsia="en-US"/>
    </w:rPr>
  </w:style>
  <w:style w:type="character" w:customStyle="1" w:styleId="SinespaciadoCar">
    <w:name w:val="Sin espaciado Car"/>
    <w:link w:val="Sinespaciado"/>
    <w:uiPriority w:val="1"/>
    <w:rsid w:val="001A3525"/>
    <w:rPr>
      <w:rFonts w:ascii="Calibri" w:hAnsi="Calibri"/>
      <w:sz w:val="22"/>
      <w:szCs w:val="22"/>
      <w:lang w:val="es-ES" w:eastAsia="en-US" w:bidi="ar-SA"/>
    </w:rPr>
  </w:style>
  <w:style w:type="table" w:customStyle="1" w:styleId="Listamedia11">
    <w:name w:val="Lista media 11"/>
    <w:basedOn w:val="Tablanormal"/>
    <w:uiPriority w:val="65"/>
    <w:rsid w:val="00C430DA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customStyle="1" w:styleId="Sombreadoclaro1">
    <w:name w:val="Sombreado claro1"/>
    <w:basedOn w:val="Tablanormal"/>
    <w:uiPriority w:val="60"/>
    <w:rsid w:val="00BB6E8F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cPr>
      <w:shd w:val="clear" w:color="auto" w:fill="FFFFFF"/>
    </w:tc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TDC4">
    <w:name w:val="toc 4"/>
    <w:basedOn w:val="Normal"/>
    <w:next w:val="Normal"/>
    <w:autoRedefine/>
    <w:uiPriority w:val="39"/>
    <w:unhideWhenUsed/>
    <w:rsid w:val="00F54D0B"/>
    <w:pPr>
      <w:tabs>
        <w:tab w:val="left" w:pos="709"/>
        <w:tab w:val="right" w:leader="dot" w:pos="10206"/>
      </w:tabs>
    </w:pPr>
  </w:style>
  <w:style w:type="paragraph" w:customStyle="1" w:styleId="Default">
    <w:name w:val="Default"/>
    <w:rsid w:val="002D726E"/>
    <w:pPr>
      <w:autoSpaceDE w:val="0"/>
      <w:autoSpaceDN w:val="0"/>
      <w:adjustRightInd w:val="0"/>
    </w:pPr>
    <w:rPr>
      <w:rFonts w:ascii="KKGCCC+Arial,Bold" w:hAnsi="KKGCCC+Arial,Bold" w:cs="KKGCCC+Arial,Bold"/>
      <w:color w:val="000000"/>
      <w:sz w:val="24"/>
      <w:szCs w:val="24"/>
    </w:rPr>
  </w:style>
  <w:style w:type="character" w:customStyle="1" w:styleId="Ttulo2Car">
    <w:name w:val="Título 2 Car"/>
    <w:link w:val="Ttulo2"/>
    <w:rsid w:val="00D770AD"/>
    <w:rPr>
      <w:rFonts w:ascii="Trebuchet MS" w:hAnsi="Trebuchet MS"/>
      <w:b/>
      <w:sz w:val="22"/>
      <w:lang w:val="es-ES_tradnl" w:eastAsia="es-ES"/>
    </w:rPr>
  </w:style>
  <w:style w:type="character" w:customStyle="1" w:styleId="Ttulo3Car">
    <w:name w:val="Título 3 Car"/>
    <w:link w:val="Ttulo3"/>
    <w:rsid w:val="003503AE"/>
    <w:rPr>
      <w:rFonts w:ascii="Trebuchet MS" w:hAnsi="Trebuchet MS"/>
      <w:b/>
      <w:snapToGrid w:val="0"/>
      <w:sz w:val="22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684F38"/>
    <w:pPr>
      <w:ind w:left="708"/>
    </w:pPr>
  </w:style>
  <w:style w:type="character" w:styleId="Refdecomentario">
    <w:name w:val="annotation reference"/>
    <w:uiPriority w:val="99"/>
    <w:semiHidden/>
    <w:unhideWhenUsed/>
    <w:rsid w:val="00FF672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F672A"/>
    <w:rPr>
      <w:sz w:val="20"/>
    </w:rPr>
  </w:style>
  <w:style w:type="character" w:customStyle="1" w:styleId="TextocomentarioCar">
    <w:name w:val="Texto comentario Car"/>
    <w:link w:val="Textocomentario"/>
    <w:uiPriority w:val="99"/>
    <w:rsid w:val="00FF672A"/>
    <w:rPr>
      <w:rFonts w:ascii="Calibri" w:hAnsi="Calibri"/>
      <w:snapToGrid w:val="0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F672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FF672A"/>
    <w:rPr>
      <w:rFonts w:ascii="Calibri" w:hAnsi="Calibri"/>
      <w:b/>
      <w:bCs/>
      <w:snapToGrid w:val="0"/>
      <w:lang w:val="es-ES_tradnl" w:eastAsia="es-ES"/>
    </w:rPr>
  </w:style>
  <w:style w:type="paragraph" w:styleId="Revisin">
    <w:name w:val="Revision"/>
    <w:hidden/>
    <w:uiPriority w:val="99"/>
    <w:semiHidden/>
    <w:rsid w:val="009D5781"/>
    <w:rPr>
      <w:rFonts w:ascii="Calibri" w:hAnsi="Calibri"/>
      <w:snapToGrid w:val="0"/>
      <w:sz w:val="22"/>
      <w:lang w:val="es-ES_tradnl" w:eastAsia="es-ES"/>
    </w:rPr>
  </w:style>
  <w:style w:type="paragraph" w:customStyle="1" w:styleId="BodyText31">
    <w:name w:val="Body Text 31"/>
    <w:basedOn w:val="Normal"/>
    <w:rsid w:val="00995E94"/>
    <w:pPr>
      <w:widowControl/>
      <w:spacing w:before="0" w:after="0" w:line="360" w:lineRule="auto"/>
    </w:pPr>
    <w:rPr>
      <w:rFonts w:ascii="Arial" w:hAnsi="Arial" w:cs="Arial"/>
      <w:snapToGrid/>
      <w:color w:val="000000"/>
      <w:sz w:val="24"/>
      <w:szCs w:val="24"/>
      <w:lang w:val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D62D8E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rsid w:val="00D62D8E"/>
    <w:rPr>
      <w:rFonts w:ascii="Calibri" w:hAnsi="Calibri"/>
      <w:snapToGrid w:val="0"/>
      <w:sz w:val="22"/>
      <w:lang w:val="es-ES_tradnl" w:eastAsia="es-ES"/>
    </w:rPr>
  </w:style>
  <w:style w:type="paragraph" w:customStyle="1" w:styleId="Textoindependiente21">
    <w:name w:val="Texto independiente 21"/>
    <w:basedOn w:val="Normal"/>
    <w:rsid w:val="004B0FCC"/>
    <w:pPr>
      <w:widowControl/>
      <w:spacing w:before="0" w:after="0"/>
    </w:pPr>
    <w:rPr>
      <w:rFonts w:ascii="Arial" w:hAnsi="Arial"/>
      <w:snapToGrid/>
      <w:sz w:val="24"/>
      <w:szCs w:val="24"/>
    </w:rPr>
  </w:style>
  <w:style w:type="character" w:customStyle="1" w:styleId="TtuloCar">
    <w:name w:val="Título Car"/>
    <w:link w:val="Ttulo10"/>
    <w:rsid w:val="004B0FCC"/>
    <w:rPr>
      <w:rFonts w:ascii="Arial" w:hAnsi="Arial"/>
      <w:sz w:val="22"/>
      <w:lang w:val="es-ES" w:eastAsia="es-ES"/>
    </w:rPr>
  </w:style>
  <w:style w:type="paragraph" w:styleId="Textonotapie">
    <w:name w:val="footnote text"/>
    <w:basedOn w:val="Normal"/>
    <w:link w:val="TextonotapieCar"/>
    <w:rsid w:val="004B0FCC"/>
    <w:pPr>
      <w:widowControl/>
      <w:spacing w:before="0" w:after="0"/>
      <w:jc w:val="left"/>
    </w:pPr>
    <w:rPr>
      <w:rFonts w:ascii="Times New Roman" w:hAnsi="Times New Roman"/>
      <w:snapToGrid/>
      <w:sz w:val="20"/>
    </w:rPr>
  </w:style>
  <w:style w:type="character" w:customStyle="1" w:styleId="TextonotapieCar">
    <w:name w:val="Texto nota pie Car"/>
    <w:link w:val="Textonotapie"/>
    <w:rsid w:val="004B0FCC"/>
    <w:rPr>
      <w:lang w:val="es-ES_tradnl" w:eastAsia="es-ES"/>
    </w:rPr>
  </w:style>
  <w:style w:type="character" w:styleId="Refdenotaalpie">
    <w:name w:val="footnote reference"/>
    <w:uiPriority w:val="99"/>
    <w:rsid w:val="004B0FCC"/>
    <w:rPr>
      <w:vertAlign w:val="superscript"/>
    </w:rPr>
  </w:style>
  <w:style w:type="paragraph" w:customStyle="1" w:styleId="xl30">
    <w:name w:val="xl30"/>
    <w:basedOn w:val="Normal"/>
    <w:rsid w:val="004B0FCC"/>
    <w:pPr>
      <w:widowControl/>
      <w:pBdr>
        <w:left w:val="single" w:sz="12" w:space="0" w:color="auto"/>
        <w:bottom w:val="single" w:sz="4" w:space="0" w:color="auto"/>
        <w:right w:val="single" w:sz="4" w:space="0" w:color="auto"/>
      </w:pBdr>
      <w:spacing w:beforeAutospacing="1" w:afterAutospacing="1"/>
      <w:jc w:val="left"/>
    </w:pPr>
    <w:rPr>
      <w:rFonts w:ascii="Arial Unicode MS" w:eastAsia="Arial Unicode MS" w:hAnsi="Arial Unicode MS" w:cs="Arial Unicode MS"/>
      <w:snapToGrid/>
      <w:kern w:val="28"/>
      <w:sz w:val="24"/>
      <w:szCs w:val="24"/>
      <w:lang w:val="es-ES"/>
    </w:rPr>
  </w:style>
  <w:style w:type="paragraph" w:customStyle="1" w:styleId="Textoindependiente22">
    <w:name w:val="Texto independiente 22"/>
    <w:basedOn w:val="Normal"/>
    <w:rsid w:val="004B0FCC"/>
    <w:pPr>
      <w:widowControl/>
      <w:spacing w:before="0" w:after="0"/>
    </w:pPr>
    <w:rPr>
      <w:rFonts w:ascii="Arial" w:hAnsi="Arial"/>
      <w:snapToGrid/>
      <w:sz w:val="24"/>
      <w:szCs w:val="24"/>
    </w:rPr>
  </w:style>
  <w:style w:type="paragraph" w:customStyle="1" w:styleId="Textoindependiente33">
    <w:name w:val="Texto independiente 33"/>
    <w:basedOn w:val="Normal"/>
    <w:rsid w:val="004B0FCC"/>
    <w:pPr>
      <w:widowControl/>
      <w:spacing w:before="0" w:after="0"/>
    </w:pPr>
    <w:rPr>
      <w:rFonts w:ascii="Arial" w:hAnsi="Arial"/>
      <w:snapToGrid/>
      <w:kern w:val="28"/>
      <w:sz w:val="24"/>
    </w:rPr>
  </w:style>
  <w:style w:type="paragraph" w:customStyle="1" w:styleId="BodyText22">
    <w:name w:val="Body Text 22"/>
    <w:basedOn w:val="Normal"/>
    <w:rsid w:val="00D55BE6"/>
    <w:pPr>
      <w:widowControl/>
      <w:spacing w:before="0" w:after="0"/>
      <w:jc w:val="left"/>
    </w:pPr>
    <w:rPr>
      <w:rFonts w:ascii="Arial" w:hAnsi="Arial"/>
      <w:snapToGrid/>
      <w:color w:val="000000"/>
      <w:sz w:val="20"/>
      <w:lang w:val="es-ES"/>
    </w:rPr>
  </w:style>
  <w:style w:type="paragraph" w:customStyle="1" w:styleId="Textoindependiente23">
    <w:name w:val="Texto independiente 23"/>
    <w:basedOn w:val="Normal"/>
    <w:rsid w:val="00D55BE6"/>
    <w:pPr>
      <w:widowControl/>
      <w:spacing w:before="0" w:after="0"/>
    </w:pPr>
    <w:rPr>
      <w:rFonts w:ascii="Arial" w:hAnsi="Arial"/>
      <w:snapToGrid/>
      <w:sz w:val="24"/>
    </w:rPr>
  </w:style>
  <w:style w:type="paragraph" w:styleId="NormalWeb">
    <w:name w:val="Normal (Web)"/>
    <w:basedOn w:val="Normal"/>
    <w:uiPriority w:val="99"/>
    <w:unhideWhenUsed/>
    <w:rsid w:val="00D55BE6"/>
    <w:pPr>
      <w:widowControl/>
      <w:spacing w:beforeAutospacing="1" w:afterAutospacing="1"/>
      <w:jc w:val="left"/>
    </w:pPr>
    <w:rPr>
      <w:rFonts w:ascii="Times New Roman" w:hAnsi="Times New Roman"/>
      <w:snapToGrid/>
      <w:sz w:val="24"/>
      <w:szCs w:val="24"/>
      <w:lang w:val="es-CO" w:eastAsia="es-CO"/>
    </w:rPr>
  </w:style>
  <w:style w:type="paragraph" w:customStyle="1" w:styleId="Textoindependiente31">
    <w:name w:val="Texto independiente 31"/>
    <w:basedOn w:val="Normal"/>
    <w:rsid w:val="00D55BE6"/>
    <w:pPr>
      <w:widowControl/>
      <w:spacing w:before="0" w:after="0"/>
    </w:pPr>
    <w:rPr>
      <w:rFonts w:ascii="Arial" w:hAnsi="Arial"/>
      <w:snapToGrid/>
      <w:kern w:val="28"/>
      <w:sz w:val="24"/>
    </w:rPr>
  </w:style>
  <w:style w:type="paragraph" w:customStyle="1" w:styleId="Textoindependiente32">
    <w:name w:val="Texto independiente 32"/>
    <w:basedOn w:val="Normal"/>
    <w:rsid w:val="007118AB"/>
    <w:pPr>
      <w:widowControl/>
      <w:spacing w:before="0" w:after="0" w:line="360" w:lineRule="auto"/>
    </w:pPr>
    <w:rPr>
      <w:rFonts w:ascii="Arial" w:hAnsi="Arial"/>
      <w:snapToGrid/>
      <w:sz w:val="24"/>
      <w:lang w:val="es-ES"/>
    </w:rPr>
  </w:style>
  <w:style w:type="paragraph" w:customStyle="1" w:styleId="Standard">
    <w:name w:val="Standard"/>
    <w:rsid w:val="00CA23BC"/>
    <w:pPr>
      <w:widowControl w:val="0"/>
      <w:suppressAutoHyphens/>
      <w:autoSpaceDN w:val="0"/>
      <w:textAlignment w:val="baseline"/>
    </w:pPr>
    <w:rPr>
      <w:rFonts w:ascii="Liberation Serif" w:eastAsia="Droid Sans Fallback" w:hAnsi="Liberation Serif" w:cs="Lohit Hindi"/>
      <w:kern w:val="3"/>
      <w:sz w:val="24"/>
      <w:szCs w:val="24"/>
      <w:lang w:eastAsia="zh-CN" w:bidi="hi-IN"/>
    </w:rPr>
  </w:style>
  <w:style w:type="character" w:customStyle="1" w:styleId="Ttulo1Car">
    <w:name w:val="Título 1 Car"/>
    <w:basedOn w:val="Fuentedeprrafopredeter"/>
    <w:link w:val="Ttulo1"/>
    <w:rsid w:val="00C0748E"/>
    <w:rPr>
      <w:rFonts w:ascii="Trebuchet MS" w:hAnsi="Trebuchet MS"/>
      <w:b/>
      <w:snapToGrid w:val="0"/>
      <w:sz w:val="22"/>
      <w:lang w:val="es-ES_tradnl" w:eastAsia="es-ES"/>
    </w:rPr>
  </w:style>
  <w:style w:type="paragraph" w:styleId="Descripcin">
    <w:name w:val="caption"/>
    <w:basedOn w:val="Normal"/>
    <w:next w:val="Normal"/>
    <w:uiPriority w:val="35"/>
    <w:qFormat/>
    <w:rsid w:val="00EA70FD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Ttulo">
    <w:name w:val="Title"/>
    <w:basedOn w:val="Normal"/>
    <w:next w:val="Normal"/>
    <w:link w:val="TtuloCar1"/>
    <w:qFormat/>
    <w:rsid w:val="00EA70FD"/>
    <w:pPr>
      <w:spacing w:before="0"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1">
    <w:name w:val="Título Car1"/>
    <w:basedOn w:val="Fuentedeprrafopredeter"/>
    <w:link w:val="Ttulo"/>
    <w:rsid w:val="00EA70FD"/>
    <w:rPr>
      <w:rFonts w:asciiTheme="majorHAnsi" w:eastAsiaTheme="majorEastAsia" w:hAnsiTheme="majorHAnsi" w:cstheme="majorBidi"/>
      <w:snapToGrid w:val="0"/>
      <w:spacing w:val="-10"/>
      <w:kern w:val="28"/>
      <w:sz w:val="56"/>
      <w:szCs w:val="56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84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93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2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4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16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0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6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2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0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Archivos%20de%20programa\Microsoft%20Office\Plantillas\~wd09.tmp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7A1853-2A46-4EDA-B2E2-EDA824DB3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~wd09.tmp</Template>
  <TotalTime>285</TotalTime>
  <Pages>19</Pages>
  <Words>1803</Words>
  <Characters>9917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DOMINIOS:</vt:lpstr>
    </vt:vector>
  </TitlesOfParts>
  <Company>Microsoft</Company>
  <LinksUpToDate>false</LinksUpToDate>
  <CharactersWithSpaces>11697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DOMINIOS:</dc:title>
  <dc:subject/>
  <dc:creator>larango</dc:creator>
  <cp:keywords/>
  <cp:lastModifiedBy>OSCAR FERNANDO CHARRY SUAREZ</cp:lastModifiedBy>
  <cp:revision>28</cp:revision>
  <cp:lastPrinted>2024-02-15T01:40:00Z</cp:lastPrinted>
  <dcterms:created xsi:type="dcterms:W3CDTF">2025-06-19T18:24:00Z</dcterms:created>
  <dcterms:modified xsi:type="dcterms:W3CDTF">2026-06-13T20:54:00Z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Microsoft Word 97</vt:lpwstr>
  </property>
</Properties>
</file>